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E65" w:rsidRPr="00555D60" w:rsidRDefault="00970E65" w:rsidP="004F75A3">
      <w:pPr>
        <w:jc w:val="center"/>
        <w:rPr>
          <w:b/>
          <w:sz w:val="28"/>
          <w:szCs w:val="28"/>
        </w:rPr>
      </w:pPr>
      <w:r w:rsidRPr="00555D60">
        <w:rPr>
          <w:b/>
          <w:sz w:val="28"/>
          <w:szCs w:val="28"/>
        </w:rPr>
        <w:t xml:space="preserve">Тест аз фанни элитология </w:t>
      </w:r>
    </w:p>
    <w:p w:rsidR="00970E65" w:rsidRPr="00555D60" w:rsidRDefault="00970E65" w:rsidP="004F75A3">
      <w:pPr>
        <w:jc w:val="center"/>
        <w:rPr>
          <w:b/>
          <w:sz w:val="28"/>
          <w:szCs w:val="28"/>
        </w:rPr>
      </w:pPr>
      <w:r w:rsidRPr="00555D60">
        <w:rPr>
          <w:b/>
          <w:sz w:val="28"/>
          <w:szCs w:val="28"/>
        </w:rPr>
        <w:t>барои донишҷуёни ихтисос</w:t>
      </w:r>
      <w:r w:rsidRPr="00555D60">
        <w:rPr>
          <w:b/>
          <w:sz w:val="28"/>
          <w:szCs w:val="28"/>
          <w:lang w:val="tg-Cyrl-TJ"/>
        </w:rPr>
        <w:t>ҳои менеҷменти сиёсӣ ва</w:t>
      </w:r>
      <w:r w:rsidRPr="00555D60">
        <w:rPr>
          <w:b/>
          <w:sz w:val="28"/>
          <w:szCs w:val="28"/>
        </w:rPr>
        <w:t xml:space="preserve"> сиёсат ва идораи давлат </w:t>
      </w:r>
    </w:p>
    <w:p w:rsidR="00970E65" w:rsidRPr="00555D60" w:rsidRDefault="00970E65" w:rsidP="004F75A3">
      <w:pPr>
        <w:spacing w:before="480"/>
        <w:contextualSpacing/>
        <w:jc w:val="center"/>
        <w:rPr>
          <w:b/>
          <w:sz w:val="28"/>
          <w:szCs w:val="28"/>
        </w:rPr>
      </w:pPr>
      <w:r w:rsidRPr="00555D60">
        <w:rPr>
          <w:b/>
          <w:sz w:val="28"/>
          <w:szCs w:val="28"/>
        </w:rPr>
        <w:t>мураттиб н.и.с. дотсенти кафедраи сиёсатшиносӣ Исаев У.У.</w:t>
      </w:r>
    </w:p>
    <w:p w:rsidR="00970E65" w:rsidRPr="00555D60" w:rsidRDefault="00970E65" w:rsidP="006269E1">
      <w:pPr>
        <w:jc w:val="center"/>
        <w:rPr>
          <w:sz w:val="28"/>
          <w:szCs w:val="28"/>
        </w:rPr>
      </w:pPr>
    </w:p>
    <w:p w:rsidR="00970E65" w:rsidRPr="00555D60" w:rsidRDefault="00970E65" w:rsidP="004F75A3">
      <w:pPr>
        <w:spacing w:before="480"/>
        <w:contextualSpacing/>
        <w:jc w:val="both"/>
        <w:rPr>
          <w:sz w:val="28"/>
          <w:szCs w:val="28"/>
        </w:rPr>
      </w:pPr>
      <w:r w:rsidRPr="00555D60">
        <w:rPr>
          <w:sz w:val="28"/>
          <w:szCs w:val="28"/>
        </w:rPr>
        <w:t>@1.</w:t>
      </w:r>
    </w:p>
    <w:p w:rsidR="00970E65" w:rsidRPr="00555D60" w:rsidRDefault="00970E65" w:rsidP="004F75A3">
      <w:pPr>
        <w:spacing w:before="480"/>
        <w:contextualSpacing/>
        <w:jc w:val="both"/>
        <w:rPr>
          <w:sz w:val="28"/>
          <w:szCs w:val="28"/>
        </w:rPr>
      </w:pPr>
      <w:r w:rsidRPr="00555D60">
        <w:rPr>
          <w:sz w:val="28"/>
          <w:szCs w:val="28"/>
        </w:rPr>
        <w:t>Элитология ч</w:t>
      </w:r>
      <w:r w:rsidRPr="00555D60">
        <w:rPr>
          <w:sz w:val="28"/>
          <w:szCs w:val="28"/>
          <w:lang w:val="tg-Cyrl-TJ"/>
        </w:rPr>
        <w:t>иро меомӯзад</w:t>
      </w:r>
      <w:r w:rsidRPr="00555D60">
        <w:rPr>
          <w:sz w:val="28"/>
          <w:szCs w:val="28"/>
        </w:rPr>
        <w:t>?</w:t>
      </w:r>
    </w:p>
    <w:p w:rsidR="00970E65" w:rsidRPr="00555D60" w:rsidRDefault="00970E65" w:rsidP="00F6202F">
      <w:pPr>
        <w:spacing w:before="480"/>
        <w:contextualSpacing/>
        <w:jc w:val="both"/>
        <w:rPr>
          <w:bCs/>
          <w:sz w:val="28"/>
          <w:szCs w:val="28"/>
        </w:rPr>
      </w:pPr>
      <w:r w:rsidRPr="00555D60">
        <w:rPr>
          <w:bCs/>
          <w:sz w:val="28"/>
          <w:szCs w:val="28"/>
        </w:rPr>
        <w:t>$</w:t>
      </w:r>
      <w:r w:rsidRPr="00555D60">
        <w:rPr>
          <w:bCs/>
          <w:sz w:val="28"/>
          <w:szCs w:val="28"/>
          <w:lang w:val="en-US"/>
        </w:rPr>
        <w:t>A</w:t>
      </w:r>
      <w:r w:rsidRPr="00555D60">
        <w:rPr>
          <w:bCs/>
          <w:sz w:val="28"/>
          <w:szCs w:val="28"/>
        </w:rPr>
        <w:t>) сарварон; $</w:t>
      </w:r>
      <w:r w:rsidRPr="00555D60">
        <w:rPr>
          <w:bCs/>
          <w:sz w:val="28"/>
          <w:szCs w:val="28"/>
          <w:lang w:val="en-US"/>
        </w:rPr>
        <w:t>B</w:t>
      </w:r>
      <w:r w:rsidRPr="00555D60">
        <w:rPr>
          <w:bCs/>
          <w:sz w:val="28"/>
          <w:szCs w:val="28"/>
        </w:rPr>
        <w:t>) ходимон; $</w:t>
      </w:r>
      <w:r w:rsidRPr="00555D60">
        <w:rPr>
          <w:bCs/>
          <w:sz w:val="28"/>
          <w:szCs w:val="28"/>
          <w:lang w:val="en-US"/>
        </w:rPr>
        <w:t>C</w:t>
      </w:r>
      <w:r w:rsidRPr="00555D60">
        <w:rPr>
          <w:bCs/>
          <w:sz w:val="28"/>
          <w:szCs w:val="28"/>
        </w:rPr>
        <w:t>) элита</w:t>
      </w:r>
      <w:r w:rsidRPr="00555D60">
        <w:rPr>
          <w:bCs/>
          <w:sz w:val="28"/>
          <w:szCs w:val="28"/>
          <w:lang w:val="tg-Cyrl-TJ"/>
        </w:rPr>
        <w:t xml:space="preserve"> ва омма</w:t>
      </w:r>
      <w:r w:rsidRPr="00555D60">
        <w:rPr>
          <w:bCs/>
          <w:sz w:val="28"/>
          <w:szCs w:val="28"/>
        </w:rPr>
        <w:t>; $D) ашрофзодаҳо; $</w:t>
      </w:r>
      <w:r w:rsidRPr="00555D60">
        <w:rPr>
          <w:bCs/>
          <w:sz w:val="28"/>
          <w:szCs w:val="28"/>
          <w:lang w:val="en-US"/>
        </w:rPr>
        <w:t>E</w:t>
      </w:r>
      <w:r w:rsidRPr="00555D60">
        <w:rPr>
          <w:bCs/>
          <w:sz w:val="28"/>
          <w:szCs w:val="28"/>
        </w:rPr>
        <w:t xml:space="preserve">) омма; </w:t>
      </w:r>
    </w:p>
    <w:p w:rsidR="00970E65" w:rsidRPr="00555D60" w:rsidRDefault="00970E65" w:rsidP="004F75A3">
      <w:pPr>
        <w:spacing w:before="480"/>
        <w:contextualSpacing/>
        <w:jc w:val="both"/>
        <w:rPr>
          <w:bCs/>
          <w:sz w:val="28"/>
          <w:szCs w:val="28"/>
        </w:rPr>
      </w:pPr>
      <w:r w:rsidRPr="00555D60">
        <w:rPr>
          <w:bCs/>
          <w:sz w:val="28"/>
          <w:szCs w:val="28"/>
        </w:rPr>
        <w:t>@2.</w:t>
      </w:r>
    </w:p>
    <w:p w:rsidR="00970E65" w:rsidRPr="00555D60" w:rsidRDefault="00970E65" w:rsidP="004F75A3">
      <w:pPr>
        <w:spacing w:before="480"/>
        <w:contextualSpacing/>
        <w:jc w:val="both"/>
        <w:rPr>
          <w:bCs/>
          <w:sz w:val="28"/>
          <w:szCs w:val="28"/>
        </w:rPr>
      </w:pPr>
      <w:r w:rsidRPr="00555D60">
        <w:rPr>
          <w:sz w:val="28"/>
          <w:szCs w:val="28"/>
        </w:rPr>
        <w:t>Системаи муттаҳидкунандаи элитология дар доираи илмҳои ҷ</w:t>
      </w:r>
      <w:r w:rsidRPr="00555D60">
        <w:rPr>
          <w:sz w:val="28"/>
          <w:szCs w:val="28"/>
          <w:lang w:val="tg-Cyrl-TJ"/>
        </w:rPr>
        <w:t>о</w:t>
      </w:r>
      <w:r w:rsidRPr="00555D60">
        <w:rPr>
          <w:sz w:val="28"/>
          <w:szCs w:val="28"/>
        </w:rPr>
        <w:t>м</w:t>
      </w:r>
      <w:r w:rsidRPr="00555D60">
        <w:rPr>
          <w:sz w:val="28"/>
          <w:szCs w:val="28"/>
          <w:lang w:val="tg-Cyrl-TJ"/>
        </w:rPr>
        <w:t>еашинос</w:t>
      </w:r>
      <w:r w:rsidRPr="00555D60">
        <w:rPr>
          <w:sz w:val="28"/>
          <w:szCs w:val="28"/>
        </w:rPr>
        <w:t xml:space="preserve">ӣ кадом соҳаҳо баромад мекунанд, баён намоед?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сиёсатшиносӣ, сиёсатшиносии муқоисавӣ, сотсиологияи иҷтимоӣ, фалсафаи динӣ, маданиятшиносӣ</w:t>
      </w:r>
      <w:r w:rsidRPr="00555D60">
        <w:rPr>
          <w:bCs/>
          <w:sz w:val="28"/>
          <w:szCs w:val="28"/>
        </w:rPr>
        <w:t xml:space="preserve">; $B) </w:t>
      </w:r>
      <w:r w:rsidRPr="00555D60">
        <w:rPr>
          <w:sz w:val="28"/>
          <w:szCs w:val="28"/>
        </w:rPr>
        <w:t>сиёсатшиносӣ, сотсиология, фалсафаи иҷтимоӣ, писихологияи иҷтимоӣ, маданиятшиносӣ</w:t>
      </w:r>
      <w:r w:rsidRPr="00555D60">
        <w:rPr>
          <w:bCs/>
          <w:sz w:val="28"/>
          <w:szCs w:val="28"/>
        </w:rPr>
        <w:t>; $C)</w:t>
      </w:r>
      <w:r w:rsidRPr="00555D60">
        <w:rPr>
          <w:sz w:val="28"/>
          <w:szCs w:val="28"/>
        </w:rPr>
        <w:t xml:space="preserve"> сиёсатшиносӣ, сотсиология, фалсафаи иҷтимоӣ, таърихи умумӣ, писихологияи иҷтимоӣ, маданиятшиносӣ ва </w:t>
      </w:r>
      <w:r w:rsidRPr="00555D60">
        <w:rPr>
          <w:sz w:val="28"/>
          <w:szCs w:val="28"/>
          <w:lang w:val="tg-Cyrl-TJ"/>
        </w:rPr>
        <w:t>ғ</w:t>
      </w:r>
      <w:r w:rsidRPr="00555D60">
        <w:rPr>
          <w:sz w:val="28"/>
          <w:szCs w:val="28"/>
        </w:rPr>
        <w:t>айра</w:t>
      </w:r>
      <w:r w:rsidRPr="00555D60">
        <w:rPr>
          <w:bCs/>
          <w:sz w:val="28"/>
          <w:szCs w:val="28"/>
        </w:rPr>
        <w:t xml:space="preserve">; $D) </w:t>
      </w:r>
      <w:r w:rsidRPr="00555D60">
        <w:rPr>
          <w:sz w:val="28"/>
          <w:szCs w:val="28"/>
        </w:rPr>
        <w:t>сиёсатшиносӣ, сотсиология, фалсафаи иҷтимоӣ, антропологияи сиёсӣ, писихологияи иҷтимоӣ, маданиятшиносӣ</w:t>
      </w:r>
      <w:r w:rsidRPr="00555D60">
        <w:rPr>
          <w:bCs/>
          <w:sz w:val="28"/>
          <w:szCs w:val="28"/>
        </w:rPr>
        <w:t xml:space="preserve">; $E) фалсафаи сиёсат, антропологияи сиёсӣ, геополитика ва идеология; </w:t>
      </w:r>
    </w:p>
    <w:p w:rsidR="00970E65" w:rsidRPr="00555D60" w:rsidRDefault="00970E65" w:rsidP="004F75A3">
      <w:pPr>
        <w:spacing w:before="480"/>
        <w:contextualSpacing/>
        <w:jc w:val="both"/>
        <w:rPr>
          <w:bCs/>
          <w:sz w:val="28"/>
          <w:szCs w:val="28"/>
        </w:rPr>
      </w:pPr>
      <w:r w:rsidRPr="00555D60">
        <w:rPr>
          <w:bCs/>
          <w:sz w:val="28"/>
          <w:szCs w:val="28"/>
        </w:rPr>
        <w:t>@3.</w:t>
      </w:r>
    </w:p>
    <w:p w:rsidR="00970E65" w:rsidRPr="00555D60" w:rsidRDefault="00970E65" w:rsidP="004F75A3">
      <w:pPr>
        <w:spacing w:before="480"/>
        <w:contextualSpacing/>
        <w:jc w:val="both"/>
        <w:rPr>
          <w:bCs/>
          <w:sz w:val="28"/>
          <w:szCs w:val="28"/>
        </w:rPr>
      </w:pPr>
      <w:r w:rsidRPr="00555D60">
        <w:rPr>
          <w:sz w:val="28"/>
          <w:szCs w:val="28"/>
        </w:rPr>
        <w:t xml:space="preserve">Элитология муносибатҳоро дар системаи илмҳои ҷамъиятӣ чӣ тавр ба роҳ мондааст? </w:t>
      </w:r>
    </w:p>
    <w:p w:rsidR="00970E65" w:rsidRPr="00555D60" w:rsidRDefault="00970E65" w:rsidP="004F75A3">
      <w:pPr>
        <w:spacing w:before="480"/>
        <w:contextualSpacing/>
        <w:jc w:val="both"/>
        <w:rPr>
          <w:bCs/>
          <w:sz w:val="28"/>
          <w:szCs w:val="28"/>
        </w:rPr>
      </w:pPr>
      <w:r w:rsidRPr="00555D60">
        <w:rPr>
          <w:bCs/>
          <w:sz w:val="28"/>
          <w:szCs w:val="28"/>
        </w:rPr>
        <w:t xml:space="preserve">$A) ба таври умумӣ; $B) ба таври гуногун; $C) </w:t>
      </w:r>
      <w:r w:rsidRPr="00555D60">
        <w:rPr>
          <w:sz w:val="28"/>
          <w:szCs w:val="28"/>
        </w:rPr>
        <w:t xml:space="preserve">ба таври комплексӣ; </w:t>
      </w:r>
      <w:r w:rsidRPr="00555D60">
        <w:rPr>
          <w:bCs/>
          <w:sz w:val="28"/>
          <w:szCs w:val="28"/>
        </w:rPr>
        <w:t xml:space="preserve">$D) ба таври умумӣ; $E) намедонам; </w:t>
      </w:r>
    </w:p>
    <w:p w:rsidR="00970E65" w:rsidRPr="00555D60" w:rsidRDefault="00970E65" w:rsidP="004F75A3">
      <w:pPr>
        <w:spacing w:before="480"/>
        <w:contextualSpacing/>
        <w:jc w:val="both"/>
        <w:rPr>
          <w:bCs/>
          <w:sz w:val="28"/>
          <w:szCs w:val="28"/>
        </w:rPr>
      </w:pPr>
      <w:r w:rsidRPr="00555D60">
        <w:rPr>
          <w:bCs/>
          <w:sz w:val="28"/>
          <w:szCs w:val="28"/>
        </w:rPr>
        <w:t>@4.</w:t>
      </w:r>
    </w:p>
    <w:p w:rsidR="00970E65" w:rsidRPr="00555D60" w:rsidRDefault="00970E65" w:rsidP="004F75A3">
      <w:pPr>
        <w:spacing w:before="480"/>
        <w:contextualSpacing/>
        <w:jc w:val="both"/>
        <w:rPr>
          <w:bCs/>
          <w:sz w:val="28"/>
          <w:szCs w:val="28"/>
        </w:rPr>
      </w:pPr>
      <w:r w:rsidRPr="00555D60">
        <w:rPr>
          <w:sz w:val="28"/>
          <w:szCs w:val="28"/>
        </w:rPr>
        <w:t>Дар даҳсолаҳои охир мафҳуми «элита» дар доираи кадом илмҳо бештар мавриди истифода қарор гирифтааст?</w:t>
      </w:r>
    </w:p>
    <w:p w:rsidR="00970E65" w:rsidRPr="00555D60" w:rsidRDefault="00970E65" w:rsidP="004F75A3">
      <w:pPr>
        <w:spacing w:before="480"/>
        <w:contextualSpacing/>
        <w:jc w:val="both"/>
        <w:rPr>
          <w:bCs/>
          <w:sz w:val="28"/>
          <w:szCs w:val="28"/>
        </w:rPr>
      </w:pPr>
      <w:r w:rsidRPr="00555D60">
        <w:rPr>
          <w:bCs/>
          <w:sz w:val="28"/>
          <w:szCs w:val="28"/>
        </w:rPr>
        <w:t xml:space="preserve">$A) сиёсатшиносӣ; $B) сиёсатшиносӣ ва сотсиология; $C) сотсиология ва фалсафа; $D) сиёсатшиносӣ ва маданиятшиносӣ; $E) сиёсатшиносӣ ва фалсафа; </w:t>
      </w:r>
    </w:p>
    <w:p w:rsidR="00970E65" w:rsidRPr="00555D60" w:rsidRDefault="00970E65" w:rsidP="004F75A3">
      <w:pPr>
        <w:spacing w:before="480"/>
        <w:contextualSpacing/>
        <w:jc w:val="both"/>
        <w:rPr>
          <w:bCs/>
          <w:sz w:val="28"/>
          <w:szCs w:val="28"/>
        </w:rPr>
      </w:pPr>
      <w:r w:rsidRPr="00555D60">
        <w:rPr>
          <w:bCs/>
          <w:sz w:val="28"/>
          <w:szCs w:val="28"/>
        </w:rPr>
        <w:t>@5.</w:t>
      </w:r>
    </w:p>
    <w:p w:rsidR="00970E65" w:rsidRPr="00555D60" w:rsidRDefault="00970E65" w:rsidP="004F75A3">
      <w:pPr>
        <w:spacing w:before="480"/>
        <w:contextualSpacing/>
        <w:jc w:val="both"/>
        <w:rPr>
          <w:bCs/>
          <w:sz w:val="28"/>
          <w:szCs w:val="28"/>
          <w:lang w:val="tg-Cyrl-TJ"/>
        </w:rPr>
      </w:pPr>
      <w:r w:rsidRPr="00555D60">
        <w:rPr>
          <w:sz w:val="28"/>
          <w:szCs w:val="28"/>
        </w:rPr>
        <w:t>Дар бораи нишон додани сифати баланди мол «одамонро интихоб» мекарданд, ин аз кадом давра оғоз гардида буд?</w:t>
      </w:r>
    </w:p>
    <w:p w:rsidR="00970E65" w:rsidRPr="00555D60" w:rsidRDefault="00970E65" w:rsidP="004F75A3">
      <w:pPr>
        <w:spacing w:before="480"/>
        <w:contextualSpacing/>
        <w:jc w:val="both"/>
        <w:rPr>
          <w:bCs/>
          <w:sz w:val="28"/>
          <w:szCs w:val="28"/>
          <w:lang w:val="tg-Cyrl-TJ"/>
        </w:rPr>
      </w:pPr>
      <w:r w:rsidRPr="00555D60">
        <w:rPr>
          <w:bCs/>
          <w:sz w:val="28"/>
          <w:szCs w:val="28"/>
          <w:lang w:val="tg-Cyrl-TJ"/>
        </w:rPr>
        <w:t xml:space="preserve">$A) </w:t>
      </w:r>
      <w:r w:rsidRPr="00555D60">
        <w:rPr>
          <w:sz w:val="28"/>
          <w:szCs w:val="28"/>
          <w:lang w:val="tg-Cyrl-TJ"/>
        </w:rPr>
        <w:t>ҳанӯз аз оғози асри ХVI</w:t>
      </w:r>
      <w:r w:rsidRPr="00555D60">
        <w:rPr>
          <w:bCs/>
          <w:sz w:val="28"/>
          <w:szCs w:val="28"/>
          <w:lang w:val="tg-Cyrl-TJ"/>
        </w:rPr>
        <w:t xml:space="preserve">; $B) </w:t>
      </w:r>
      <w:r w:rsidRPr="00555D60">
        <w:rPr>
          <w:sz w:val="28"/>
          <w:szCs w:val="28"/>
          <w:lang w:val="tg-Cyrl-TJ"/>
        </w:rPr>
        <w:t>ҳанӯз аз оғози асри ХVII</w:t>
      </w:r>
      <w:r w:rsidRPr="00555D60">
        <w:rPr>
          <w:bCs/>
          <w:sz w:val="28"/>
          <w:szCs w:val="28"/>
          <w:lang w:val="tg-Cyrl-TJ"/>
        </w:rPr>
        <w:t xml:space="preserve">; $C) </w:t>
      </w:r>
      <w:r w:rsidRPr="00555D60">
        <w:rPr>
          <w:sz w:val="28"/>
          <w:szCs w:val="28"/>
          <w:lang w:val="tg-Cyrl-TJ"/>
        </w:rPr>
        <w:t>ҳанӯз аз оғози асри ХVIII</w:t>
      </w:r>
      <w:r w:rsidRPr="00555D60">
        <w:rPr>
          <w:bCs/>
          <w:sz w:val="28"/>
          <w:szCs w:val="28"/>
          <w:lang w:val="tg-Cyrl-TJ"/>
        </w:rPr>
        <w:t xml:space="preserve">; $D) </w:t>
      </w:r>
      <w:r w:rsidRPr="00555D60">
        <w:rPr>
          <w:sz w:val="28"/>
          <w:szCs w:val="28"/>
          <w:lang w:val="tg-Cyrl-TJ"/>
        </w:rPr>
        <w:t>ҳанӯз аз оғози асри ХIХ</w:t>
      </w:r>
      <w:r w:rsidRPr="00555D60">
        <w:rPr>
          <w:bCs/>
          <w:sz w:val="28"/>
          <w:szCs w:val="28"/>
          <w:lang w:val="tg-Cyrl-TJ"/>
        </w:rPr>
        <w:t xml:space="preserve">; $E) </w:t>
      </w:r>
      <w:r w:rsidRPr="00555D60">
        <w:rPr>
          <w:sz w:val="28"/>
          <w:szCs w:val="28"/>
          <w:lang w:val="tg-Cyrl-TJ"/>
        </w:rPr>
        <w:t>ҳанӯз аз оғози асри ХХ</w:t>
      </w:r>
      <w:r w:rsidRPr="00555D60">
        <w:rPr>
          <w:bCs/>
          <w:sz w:val="28"/>
          <w:szCs w:val="28"/>
          <w:lang w:val="tg-Cyrl-TJ"/>
        </w:rPr>
        <w:t xml:space="preserve">; </w:t>
      </w:r>
    </w:p>
    <w:p w:rsidR="00970E65" w:rsidRPr="00555D60" w:rsidRDefault="00970E65" w:rsidP="004F75A3">
      <w:pPr>
        <w:spacing w:before="480"/>
        <w:contextualSpacing/>
        <w:jc w:val="both"/>
        <w:rPr>
          <w:bCs/>
          <w:sz w:val="28"/>
          <w:szCs w:val="28"/>
        </w:rPr>
      </w:pPr>
      <w:r w:rsidRPr="00555D60">
        <w:rPr>
          <w:bCs/>
          <w:sz w:val="28"/>
          <w:szCs w:val="28"/>
        </w:rPr>
        <w:t>@6.</w:t>
      </w:r>
    </w:p>
    <w:p w:rsidR="00970E65" w:rsidRPr="00555D60" w:rsidRDefault="00970E65" w:rsidP="004F75A3">
      <w:pPr>
        <w:spacing w:before="480"/>
        <w:contextualSpacing/>
        <w:jc w:val="both"/>
        <w:rPr>
          <w:sz w:val="28"/>
          <w:szCs w:val="28"/>
        </w:rPr>
      </w:pPr>
      <w:r w:rsidRPr="00555D60">
        <w:rPr>
          <w:sz w:val="28"/>
          <w:szCs w:val="28"/>
        </w:rPr>
        <w:t>Дар луғати Оксфордӣ (1823) оиди «одами интихоб»-шуда чӣ гуфта шудааст?</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онҳо танҳо аъзои гуруҳи иҷтимоии олианд, ки ба системаи иерархистии ҷомеа, таъллуқ доранд</w:t>
      </w:r>
      <w:r w:rsidRPr="00555D60">
        <w:rPr>
          <w:bCs/>
          <w:sz w:val="28"/>
          <w:szCs w:val="28"/>
        </w:rPr>
        <w:t>; $B)</w:t>
      </w:r>
      <w:r w:rsidRPr="00555D60">
        <w:rPr>
          <w:bCs/>
          <w:sz w:val="28"/>
          <w:szCs w:val="28"/>
          <w:lang w:val="tg-Cyrl-TJ"/>
        </w:rPr>
        <w:t xml:space="preserve"> </w:t>
      </w:r>
      <w:r w:rsidRPr="00555D60">
        <w:rPr>
          <w:sz w:val="28"/>
          <w:szCs w:val="28"/>
        </w:rPr>
        <w:t>онҳо танҳо аъзои гуруҳи иҷтимоии олианд</w:t>
      </w:r>
      <w:r w:rsidRPr="00555D60">
        <w:rPr>
          <w:bCs/>
          <w:sz w:val="28"/>
          <w:szCs w:val="28"/>
        </w:rPr>
        <w:t>; $C)</w:t>
      </w:r>
      <w:r w:rsidRPr="00555D60">
        <w:rPr>
          <w:bCs/>
          <w:sz w:val="28"/>
          <w:szCs w:val="28"/>
          <w:lang w:val="tg-Cyrl-TJ"/>
        </w:rPr>
        <w:t xml:space="preserve"> </w:t>
      </w:r>
      <w:r w:rsidRPr="00555D60">
        <w:rPr>
          <w:sz w:val="28"/>
          <w:szCs w:val="28"/>
        </w:rPr>
        <w:t>онҳо ба гуруҳҳои иҷтимоии иерархистии ҷомеа, таъллуқ доранд</w:t>
      </w:r>
      <w:r w:rsidRPr="00555D60">
        <w:rPr>
          <w:bCs/>
          <w:sz w:val="28"/>
          <w:szCs w:val="28"/>
        </w:rPr>
        <w:t>; $D)</w:t>
      </w:r>
      <w:r w:rsidRPr="00555D60">
        <w:rPr>
          <w:bCs/>
          <w:sz w:val="28"/>
          <w:szCs w:val="28"/>
          <w:lang w:val="tg-Cyrl-TJ"/>
        </w:rPr>
        <w:t xml:space="preserve"> </w:t>
      </w:r>
      <w:r w:rsidRPr="00555D60">
        <w:rPr>
          <w:sz w:val="28"/>
          <w:szCs w:val="28"/>
        </w:rPr>
        <w:t>онро «издиҳом»-е медонист, ки ба ақл дар муқовимат буда, аз ҳақиқат дуранд</w:t>
      </w:r>
      <w:r w:rsidRPr="00555D60">
        <w:rPr>
          <w:bCs/>
          <w:sz w:val="28"/>
          <w:szCs w:val="28"/>
        </w:rPr>
        <w:t xml:space="preserve">; $E) омма </w:t>
      </w:r>
      <w:r w:rsidRPr="00555D60">
        <w:rPr>
          <w:sz w:val="28"/>
          <w:szCs w:val="28"/>
        </w:rPr>
        <w:t>бар ақл дар муқовимат буда, аз ҳақиқати идоракунӣ дур мондааст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w:t>
      </w:r>
    </w:p>
    <w:p w:rsidR="00970E65" w:rsidRPr="00555D60" w:rsidRDefault="00970E65" w:rsidP="004F75A3">
      <w:pPr>
        <w:spacing w:before="480"/>
        <w:contextualSpacing/>
        <w:jc w:val="both"/>
        <w:rPr>
          <w:bCs/>
          <w:sz w:val="28"/>
          <w:szCs w:val="28"/>
        </w:rPr>
      </w:pPr>
      <w:r w:rsidRPr="00555D60">
        <w:rPr>
          <w:sz w:val="28"/>
          <w:szCs w:val="28"/>
        </w:rPr>
        <w:t>Дар давраҳои гуногун мафҳуми элита дар маъноҳои гуногун истифода гардидааст, он бештар кадом маъноро ифода мекард?</w:t>
      </w:r>
    </w:p>
    <w:p w:rsidR="00970E65" w:rsidRPr="00555D60" w:rsidRDefault="00970E65" w:rsidP="004F75A3">
      <w:pPr>
        <w:spacing w:before="480"/>
        <w:contextualSpacing/>
        <w:jc w:val="both"/>
        <w:rPr>
          <w:bCs/>
          <w:sz w:val="28"/>
          <w:szCs w:val="28"/>
        </w:rPr>
      </w:pPr>
      <w:r w:rsidRPr="00555D60">
        <w:rPr>
          <w:bCs/>
          <w:sz w:val="28"/>
          <w:szCs w:val="28"/>
        </w:rPr>
        <w:t xml:space="preserve">$A) аристократ; $B) </w:t>
      </w:r>
      <w:r w:rsidRPr="00555D60">
        <w:rPr>
          <w:sz w:val="28"/>
          <w:szCs w:val="28"/>
        </w:rPr>
        <w:t>«ҷамоаи олӣ»</w:t>
      </w:r>
      <w:r w:rsidRPr="00555D60">
        <w:rPr>
          <w:bCs/>
          <w:sz w:val="28"/>
          <w:szCs w:val="28"/>
        </w:rPr>
        <w:t xml:space="preserve">; $C) книяз; $D) ҳоким; $E) сарвар; </w:t>
      </w:r>
    </w:p>
    <w:p w:rsidR="00970E65" w:rsidRPr="00555D60" w:rsidRDefault="00970E65" w:rsidP="004F75A3">
      <w:pPr>
        <w:spacing w:before="480"/>
        <w:contextualSpacing/>
        <w:jc w:val="both"/>
        <w:rPr>
          <w:bCs/>
          <w:sz w:val="28"/>
          <w:szCs w:val="28"/>
        </w:rPr>
      </w:pPr>
      <w:r w:rsidRPr="00555D60">
        <w:rPr>
          <w:bCs/>
          <w:sz w:val="28"/>
          <w:szCs w:val="28"/>
        </w:rPr>
        <w:t>@8.</w:t>
      </w:r>
    </w:p>
    <w:p w:rsidR="00970E65" w:rsidRPr="00555D60" w:rsidRDefault="00970E65" w:rsidP="004F75A3">
      <w:pPr>
        <w:spacing w:before="480"/>
        <w:contextualSpacing/>
        <w:jc w:val="both"/>
        <w:rPr>
          <w:bCs/>
          <w:sz w:val="28"/>
          <w:szCs w:val="28"/>
        </w:rPr>
      </w:pPr>
      <w:r w:rsidRPr="00555D60">
        <w:rPr>
          <w:sz w:val="28"/>
          <w:szCs w:val="28"/>
        </w:rPr>
        <w:t>Дар доираи илмҳои ҷомеашиносӣ мафҳуми «элита» то ба кай ба таври васеъ истифода намегардид, муайн намоед?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 xml:space="preserve">то аввали асри ХVIII; </w:t>
      </w:r>
      <w:r w:rsidRPr="00555D60">
        <w:rPr>
          <w:bCs/>
          <w:sz w:val="28"/>
          <w:szCs w:val="28"/>
        </w:rPr>
        <w:t xml:space="preserve">$B) </w:t>
      </w:r>
      <w:r w:rsidRPr="00555D60">
        <w:rPr>
          <w:sz w:val="28"/>
          <w:szCs w:val="28"/>
        </w:rPr>
        <w:t>то асри ХIХ</w:t>
      </w:r>
      <w:r w:rsidRPr="00555D60">
        <w:rPr>
          <w:bCs/>
          <w:sz w:val="28"/>
          <w:szCs w:val="28"/>
        </w:rPr>
        <w:t xml:space="preserve">; $C) </w:t>
      </w:r>
      <w:r w:rsidRPr="00555D60">
        <w:rPr>
          <w:sz w:val="28"/>
          <w:szCs w:val="28"/>
        </w:rPr>
        <w:t>то аввали асри ХХ</w:t>
      </w:r>
      <w:r w:rsidRPr="00555D60">
        <w:rPr>
          <w:bCs/>
          <w:sz w:val="28"/>
          <w:szCs w:val="28"/>
        </w:rPr>
        <w:t xml:space="preserve">; $D) </w:t>
      </w:r>
      <w:r w:rsidRPr="00555D60">
        <w:rPr>
          <w:sz w:val="28"/>
          <w:szCs w:val="28"/>
        </w:rPr>
        <w:t>то охири асри ХIХ ва аввали асри ХХ</w:t>
      </w:r>
      <w:r w:rsidRPr="00555D60">
        <w:rPr>
          <w:bCs/>
          <w:sz w:val="28"/>
          <w:szCs w:val="28"/>
        </w:rPr>
        <w:t xml:space="preserve">; $E) </w:t>
      </w:r>
      <w:r w:rsidRPr="00555D60">
        <w:rPr>
          <w:sz w:val="28"/>
          <w:szCs w:val="28"/>
        </w:rPr>
        <w:t>то охири асри ХХ</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@9.</w:t>
      </w:r>
    </w:p>
    <w:p w:rsidR="00970E65" w:rsidRPr="00555D60" w:rsidRDefault="00970E65" w:rsidP="004F75A3">
      <w:pPr>
        <w:spacing w:before="480"/>
        <w:contextualSpacing/>
        <w:jc w:val="both"/>
        <w:rPr>
          <w:bCs/>
          <w:sz w:val="28"/>
          <w:szCs w:val="28"/>
        </w:rPr>
      </w:pPr>
      <w:r w:rsidRPr="00555D60">
        <w:rPr>
          <w:sz w:val="28"/>
          <w:szCs w:val="28"/>
        </w:rPr>
        <w:t>Яке аз ин донишмандон ишора менамояд, ки ҳар гуна иштироки одамони оддӣ, дар идораи давлат норавост ва онро «издиҳом»-е медонист, ки ба ақл дар муқовимат буда, аз ҳақиқат дуранд. Гӯё танҳо аристократҳо қобилият ва ақлу дониши иҷрои вазифаҳои маъмуриву давлатиро дошта бошанд, кадоме аз ин муҳаққиқон</w:t>
      </w:r>
      <w:r w:rsidRPr="00555D60">
        <w:rPr>
          <w:sz w:val="28"/>
          <w:szCs w:val="28"/>
          <w:lang w:val="tg-Cyrl-TJ"/>
        </w:rPr>
        <w:t xml:space="preserve"> аст,</w:t>
      </w:r>
      <w:r w:rsidRPr="00555D60">
        <w:rPr>
          <w:sz w:val="28"/>
          <w:szCs w:val="28"/>
        </w:rPr>
        <w:t xml:space="preserve"> баён менамоед?</w:t>
      </w:r>
    </w:p>
    <w:p w:rsidR="00970E65" w:rsidRPr="00555D60" w:rsidRDefault="00970E65" w:rsidP="004F75A3">
      <w:pPr>
        <w:spacing w:before="480"/>
        <w:contextualSpacing/>
        <w:jc w:val="both"/>
        <w:rPr>
          <w:bCs/>
          <w:sz w:val="28"/>
          <w:szCs w:val="28"/>
        </w:rPr>
      </w:pPr>
      <w:r w:rsidRPr="00555D60">
        <w:rPr>
          <w:bCs/>
          <w:sz w:val="28"/>
          <w:szCs w:val="28"/>
        </w:rPr>
        <w:t xml:space="preserve">$A) Арасту; $B) </w:t>
      </w:r>
      <w:r w:rsidRPr="00555D60">
        <w:rPr>
          <w:sz w:val="28"/>
          <w:szCs w:val="28"/>
        </w:rPr>
        <w:t>Афлотун</w:t>
      </w:r>
      <w:r w:rsidRPr="00555D60">
        <w:rPr>
          <w:bCs/>
          <w:sz w:val="28"/>
          <w:szCs w:val="28"/>
        </w:rPr>
        <w:t xml:space="preserve">; $C) </w:t>
      </w:r>
      <w:r w:rsidRPr="00555D60">
        <w:rPr>
          <w:sz w:val="28"/>
          <w:szCs w:val="28"/>
        </w:rPr>
        <w:t>Н. Макиавелли</w:t>
      </w:r>
      <w:r w:rsidRPr="00555D60">
        <w:rPr>
          <w:bCs/>
          <w:sz w:val="28"/>
          <w:szCs w:val="28"/>
        </w:rPr>
        <w:t xml:space="preserve">; $D) </w:t>
      </w:r>
      <w:r w:rsidRPr="00555D60">
        <w:rPr>
          <w:sz w:val="28"/>
          <w:szCs w:val="28"/>
        </w:rPr>
        <w:t>Ф. Нитше</w:t>
      </w:r>
      <w:r w:rsidRPr="00555D60">
        <w:rPr>
          <w:bCs/>
          <w:sz w:val="28"/>
          <w:szCs w:val="28"/>
        </w:rPr>
        <w:t>; $E) Г.</w:t>
      </w:r>
      <w:r w:rsidRPr="00555D60">
        <w:rPr>
          <w:bCs/>
          <w:sz w:val="28"/>
          <w:szCs w:val="28"/>
          <w:lang w:val="tg-Cyrl-TJ"/>
        </w:rPr>
        <w:t xml:space="preserve"> </w:t>
      </w:r>
      <w:r w:rsidRPr="00555D60">
        <w:rPr>
          <w:bCs/>
          <w:sz w:val="28"/>
          <w:szCs w:val="28"/>
        </w:rPr>
        <w:t xml:space="preserve">Гегел; </w:t>
      </w:r>
    </w:p>
    <w:p w:rsidR="00970E65" w:rsidRPr="00555D60" w:rsidRDefault="00970E65" w:rsidP="004F75A3">
      <w:pPr>
        <w:spacing w:before="480"/>
        <w:contextualSpacing/>
        <w:jc w:val="both"/>
        <w:rPr>
          <w:bCs/>
          <w:sz w:val="28"/>
          <w:szCs w:val="28"/>
        </w:rPr>
      </w:pPr>
      <w:r w:rsidRPr="00555D60">
        <w:rPr>
          <w:bCs/>
          <w:sz w:val="28"/>
          <w:szCs w:val="28"/>
        </w:rPr>
        <w:t>@10.</w:t>
      </w:r>
    </w:p>
    <w:p w:rsidR="00970E65" w:rsidRPr="00555D60" w:rsidRDefault="00970E65" w:rsidP="004F75A3">
      <w:pPr>
        <w:spacing w:before="480"/>
        <w:contextualSpacing/>
        <w:jc w:val="both"/>
        <w:rPr>
          <w:sz w:val="28"/>
          <w:szCs w:val="28"/>
        </w:rPr>
      </w:pPr>
      <w:r w:rsidRPr="00555D60">
        <w:rPr>
          <w:sz w:val="28"/>
          <w:szCs w:val="28"/>
        </w:rPr>
        <w:t xml:space="preserve">Баъд аз Афлотун кадом муҳаққиқон дар бораи элита андешаҳояшонро баён намуданд,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Арасту, Афлотун; $B) </w:t>
      </w:r>
      <w:r w:rsidRPr="00555D60">
        <w:rPr>
          <w:sz w:val="28"/>
          <w:szCs w:val="28"/>
        </w:rPr>
        <w:t>Н. Макиавелли, Ф. Нитше, О. Шопенгауэр</w:t>
      </w:r>
      <w:r w:rsidRPr="00555D60">
        <w:rPr>
          <w:bCs/>
          <w:sz w:val="28"/>
          <w:szCs w:val="28"/>
        </w:rPr>
        <w:t>; $C) Арасту, Афлотун ва Г.Гегел; $D)</w:t>
      </w:r>
      <w:r w:rsidRPr="00555D60">
        <w:rPr>
          <w:sz w:val="28"/>
          <w:szCs w:val="28"/>
        </w:rPr>
        <w:t xml:space="preserve"> Ф. Нитше, О. Шопенгауэр</w:t>
      </w:r>
      <w:r w:rsidRPr="00555D60">
        <w:rPr>
          <w:bCs/>
          <w:sz w:val="28"/>
          <w:szCs w:val="28"/>
        </w:rPr>
        <w:t xml:space="preserve">; $E) </w:t>
      </w:r>
      <w:r w:rsidRPr="00555D60">
        <w:rPr>
          <w:sz w:val="28"/>
          <w:szCs w:val="28"/>
        </w:rPr>
        <w:t>Н. Макиавелли, О. Шопенгауэр</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@11.</w:t>
      </w:r>
    </w:p>
    <w:p w:rsidR="00970E65" w:rsidRPr="00555D60" w:rsidRDefault="00970E65" w:rsidP="004F75A3">
      <w:pPr>
        <w:spacing w:before="480"/>
        <w:contextualSpacing/>
        <w:jc w:val="both"/>
        <w:rPr>
          <w:bCs/>
          <w:sz w:val="28"/>
          <w:szCs w:val="28"/>
        </w:rPr>
      </w:pPr>
      <w:r w:rsidRPr="00555D60">
        <w:rPr>
          <w:sz w:val="28"/>
          <w:szCs w:val="28"/>
        </w:rPr>
        <w:t xml:space="preserve">Афкори Н. Макиавелли, Ф. Нитше ва О. Шопенгауэр оиди иштироки гурӯҳҳои гуногуни аҳолӣ дар идораи корҳои маъмурию давлатӣ ва сатҳи омодагии онҳо ба иҷрои вазифаҳои давлатӣ дар партавӣ андешаҳои кадом аз ин донишмандон баён ёфта буд?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Афлотун</w:t>
      </w:r>
      <w:r w:rsidRPr="00555D60">
        <w:rPr>
          <w:bCs/>
          <w:sz w:val="28"/>
          <w:szCs w:val="28"/>
        </w:rPr>
        <w:t>; $B) Арасту; $C)  Гегел; $D) Т. Карлейл; $E) Ф</w:t>
      </w:r>
      <w:r w:rsidRPr="00555D60">
        <w:rPr>
          <w:bCs/>
          <w:sz w:val="28"/>
          <w:szCs w:val="28"/>
          <w:lang w:val="tg-Cyrl-TJ"/>
        </w:rPr>
        <w:t>алес</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@12.</w:t>
      </w:r>
    </w:p>
    <w:p w:rsidR="00970E65" w:rsidRPr="00555D60" w:rsidRDefault="00970E65" w:rsidP="004F75A3">
      <w:pPr>
        <w:spacing w:before="480"/>
        <w:contextualSpacing/>
        <w:jc w:val="both"/>
        <w:rPr>
          <w:bCs/>
          <w:sz w:val="28"/>
          <w:szCs w:val="28"/>
        </w:rPr>
      </w:pPr>
      <w:r w:rsidRPr="00555D60">
        <w:rPr>
          <w:sz w:val="28"/>
          <w:szCs w:val="28"/>
          <w:lang w:val="tg-Cyrl-TJ"/>
        </w:rPr>
        <w:t>Б</w:t>
      </w:r>
      <w:r w:rsidRPr="00555D60">
        <w:rPr>
          <w:sz w:val="28"/>
          <w:szCs w:val="28"/>
        </w:rPr>
        <w:t xml:space="preserve">а таври васеъ мафҳуми «элита» чиро ифода менамояд?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беҳтаринҳо, баргузидагон ва интихобшудагонро</w:t>
      </w:r>
      <w:r w:rsidRPr="00555D60">
        <w:rPr>
          <w:bCs/>
          <w:sz w:val="28"/>
          <w:szCs w:val="28"/>
        </w:rPr>
        <w:t xml:space="preserve">; $B) </w:t>
      </w:r>
      <w:r w:rsidRPr="00555D60">
        <w:rPr>
          <w:sz w:val="28"/>
          <w:szCs w:val="28"/>
        </w:rPr>
        <w:t>беҳтаринҳо, аристократҳо ва нухбагонро</w:t>
      </w:r>
      <w:r w:rsidRPr="00555D60">
        <w:rPr>
          <w:bCs/>
          <w:sz w:val="28"/>
          <w:szCs w:val="28"/>
        </w:rPr>
        <w:t xml:space="preserve">; $C) </w:t>
      </w:r>
      <w:r w:rsidRPr="00555D60">
        <w:rPr>
          <w:sz w:val="28"/>
          <w:szCs w:val="28"/>
        </w:rPr>
        <w:t>беҳтаринҳо, баргузидагон ва элитаи сиёсӣ</w:t>
      </w:r>
      <w:r w:rsidRPr="00555D60">
        <w:rPr>
          <w:bCs/>
          <w:sz w:val="28"/>
          <w:szCs w:val="28"/>
        </w:rPr>
        <w:t xml:space="preserve">; $D) </w:t>
      </w:r>
      <w:r w:rsidRPr="00555D60">
        <w:rPr>
          <w:sz w:val="28"/>
          <w:szCs w:val="28"/>
        </w:rPr>
        <w:t>баргузидагон ва олуфтаҳои сиёсӣ</w:t>
      </w:r>
      <w:r w:rsidRPr="00555D60">
        <w:rPr>
          <w:bCs/>
          <w:sz w:val="28"/>
          <w:szCs w:val="28"/>
        </w:rPr>
        <w:t xml:space="preserve">; $E) </w:t>
      </w:r>
      <w:r w:rsidRPr="00555D60">
        <w:rPr>
          <w:sz w:val="28"/>
          <w:szCs w:val="28"/>
        </w:rPr>
        <w:t>беҳтаринҳо, баргузидагон ва элитаи ҳукумрон</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@13.</w:t>
      </w:r>
    </w:p>
    <w:p w:rsidR="00970E65" w:rsidRPr="00555D60" w:rsidRDefault="00970E65" w:rsidP="004F75A3">
      <w:pPr>
        <w:spacing w:before="480"/>
        <w:contextualSpacing/>
        <w:jc w:val="both"/>
        <w:rPr>
          <w:bCs/>
          <w:sz w:val="28"/>
          <w:szCs w:val="28"/>
        </w:rPr>
      </w:pPr>
      <w:r w:rsidRPr="00555D60">
        <w:rPr>
          <w:bCs/>
          <w:sz w:val="28"/>
          <w:szCs w:val="28"/>
        </w:rPr>
        <w:t xml:space="preserve">Ба ҳайси элита кӣ ва ё чӣ баромад карда метавонад, муайян намоед?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беҳтаринҳо, баргузидагон ва олуфтаҳои сиёсӣ, иқтисодӣ</w:t>
      </w:r>
      <w:r w:rsidRPr="00555D60">
        <w:rPr>
          <w:sz w:val="28"/>
          <w:szCs w:val="28"/>
          <w:lang w:val="tg-Cyrl-TJ"/>
        </w:rPr>
        <w:t>, ҳам кӣ ва ҳам чӣ гуфтан мункин аст</w:t>
      </w:r>
      <w:r w:rsidRPr="00555D60">
        <w:rPr>
          <w:bCs/>
          <w:sz w:val="28"/>
          <w:szCs w:val="28"/>
        </w:rPr>
        <w:t>; $B) элитаи сиёсии олӣ, элитаи сиёсии миёна ва элитаи сиёсии маъмурӣ</w:t>
      </w:r>
      <w:r w:rsidRPr="00555D60">
        <w:rPr>
          <w:bCs/>
          <w:sz w:val="28"/>
          <w:szCs w:val="28"/>
          <w:lang w:val="tg-Cyrl-TJ"/>
        </w:rPr>
        <w:t xml:space="preserve">, </w:t>
      </w:r>
      <w:r w:rsidRPr="00555D60">
        <w:rPr>
          <w:sz w:val="28"/>
          <w:szCs w:val="28"/>
          <w:lang w:val="tg-Cyrl-TJ"/>
        </w:rPr>
        <w:t>ҳам кӣ ва ҳам чӣ гуфтан мункин аст</w:t>
      </w:r>
      <w:r w:rsidRPr="00555D60">
        <w:rPr>
          <w:bCs/>
          <w:sz w:val="28"/>
          <w:szCs w:val="28"/>
        </w:rPr>
        <w:t>; $C) э</w:t>
      </w:r>
      <w:r w:rsidRPr="00555D60">
        <w:rPr>
          <w:sz w:val="28"/>
          <w:szCs w:val="28"/>
        </w:rPr>
        <w:t>лита ин маҷмӯъи одамонеанд, ки машғули вазифаҳои баланд дар ҳокимияти давлатӣ ва иқтисодӣ мебошанд</w:t>
      </w:r>
      <w:r w:rsidRPr="00555D60">
        <w:rPr>
          <w:sz w:val="28"/>
          <w:szCs w:val="28"/>
          <w:lang w:val="tg-Cyrl-TJ"/>
        </w:rPr>
        <w:t>, ҳам кӣ ва ҳам чӣ гуфтан мункин аст</w:t>
      </w:r>
      <w:r w:rsidRPr="00555D60">
        <w:rPr>
          <w:bCs/>
          <w:sz w:val="28"/>
          <w:szCs w:val="28"/>
        </w:rPr>
        <w:t xml:space="preserve">; $D) </w:t>
      </w:r>
      <w:r w:rsidRPr="00555D60">
        <w:rPr>
          <w:sz w:val="28"/>
          <w:szCs w:val="28"/>
        </w:rPr>
        <w:t>ин маҷмӯъи одамонеанд, ки машғули корҳои иқтисодӣ мебошанд</w:t>
      </w:r>
      <w:r w:rsidRPr="00555D60">
        <w:rPr>
          <w:sz w:val="28"/>
          <w:szCs w:val="28"/>
          <w:lang w:val="tg-Cyrl-TJ"/>
        </w:rPr>
        <w:t>, ҳам кӣ ва ҳам чӣ гуфтан мункин аст</w:t>
      </w:r>
      <w:r w:rsidRPr="00555D60">
        <w:rPr>
          <w:bCs/>
          <w:sz w:val="28"/>
          <w:szCs w:val="28"/>
        </w:rPr>
        <w:t xml:space="preserve">; $E) </w:t>
      </w:r>
      <w:r w:rsidRPr="00555D60">
        <w:rPr>
          <w:sz w:val="28"/>
          <w:szCs w:val="28"/>
        </w:rPr>
        <w:t>ин маҷмӯъи одамонеанд, ки машғули корҳои идорӣ ва давлатӣ мебошанд</w:t>
      </w:r>
      <w:r w:rsidRPr="00555D60">
        <w:rPr>
          <w:sz w:val="28"/>
          <w:szCs w:val="28"/>
          <w:lang w:val="tg-Cyrl-TJ"/>
        </w:rPr>
        <w:t>, онҳоро ҳам кӣ ва ҳам чӣ гуфтан мункин 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@14.</w:t>
      </w:r>
    </w:p>
    <w:p w:rsidR="00970E65" w:rsidRPr="00555D60" w:rsidRDefault="00970E65" w:rsidP="004F75A3">
      <w:pPr>
        <w:spacing w:before="480"/>
        <w:contextualSpacing/>
        <w:jc w:val="both"/>
        <w:rPr>
          <w:sz w:val="28"/>
          <w:szCs w:val="28"/>
        </w:rPr>
      </w:pPr>
      <w:r w:rsidRPr="00555D60">
        <w:rPr>
          <w:sz w:val="28"/>
          <w:szCs w:val="28"/>
        </w:rPr>
        <w:t>Объекти омӯзиши элитология ч</w:t>
      </w:r>
      <w:r w:rsidRPr="00555D60">
        <w:rPr>
          <w:sz w:val="28"/>
          <w:szCs w:val="28"/>
          <w:lang w:val="tg-Cyrl-TJ"/>
        </w:rPr>
        <w:t xml:space="preserve">иро </w:t>
      </w:r>
      <w:r w:rsidRPr="00555D60">
        <w:rPr>
          <w:sz w:val="28"/>
          <w:szCs w:val="28"/>
        </w:rPr>
        <w:t>ташкил медиҳад?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элита, тамоми шаклу навъи элита, сарварон, чеҳраҳои алоҳидаи элита, шахсиятҳои алоҳида ва ғайра</w:t>
      </w:r>
      <w:r w:rsidRPr="00555D60">
        <w:rPr>
          <w:bCs/>
          <w:sz w:val="28"/>
          <w:szCs w:val="28"/>
        </w:rPr>
        <w:t xml:space="preserve">; $B) элита, сарварон, шахсиятҳо ва ғайра; $C) элита, сарварон, шахсиятҳо, чеҳраҳои шинохта ва ғайра; $D) элита, сарварон, шахсиятҳои шинохта, чеҳраҳои шинохтаи ҷамъиятӣ ва ғайра; $E) элита, сарварон, шахсиятҳои шинохтаи ҷамъиятӣ ва ғайра; </w:t>
      </w:r>
    </w:p>
    <w:p w:rsidR="00970E65" w:rsidRPr="00555D60" w:rsidRDefault="00970E65" w:rsidP="004F75A3">
      <w:pPr>
        <w:spacing w:before="480"/>
        <w:contextualSpacing/>
        <w:jc w:val="both"/>
        <w:rPr>
          <w:bCs/>
          <w:sz w:val="28"/>
          <w:szCs w:val="28"/>
        </w:rPr>
      </w:pPr>
      <w:r w:rsidRPr="00555D60">
        <w:rPr>
          <w:bCs/>
          <w:sz w:val="28"/>
          <w:szCs w:val="28"/>
        </w:rPr>
        <w:t>@15.</w:t>
      </w:r>
    </w:p>
    <w:p w:rsidR="00970E65" w:rsidRPr="00555D60" w:rsidRDefault="00970E65" w:rsidP="004F75A3">
      <w:pPr>
        <w:spacing w:before="480"/>
        <w:contextualSpacing/>
        <w:jc w:val="both"/>
        <w:rPr>
          <w:bCs/>
          <w:sz w:val="28"/>
          <w:szCs w:val="28"/>
        </w:rPr>
      </w:pPr>
      <w:r w:rsidRPr="00555D60">
        <w:rPr>
          <w:bCs/>
          <w:sz w:val="28"/>
          <w:szCs w:val="28"/>
        </w:rPr>
        <w:t>П</w:t>
      </w:r>
      <w:r w:rsidRPr="00555D60">
        <w:rPr>
          <w:sz w:val="28"/>
          <w:szCs w:val="28"/>
        </w:rPr>
        <w:t>редмети омӯзиши элитология</w:t>
      </w:r>
      <w:r w:rsidRPr="00555D60">
        <w:rPr>
          <w:sz w:val="28"/>
          <w:szCs w:val="28"/>
          <w:lang w:val="tg-Cyrl-TJ"/>
        </w:rPr>
        <w:t>ро муайян</w:t>
      </w:r>
      <w:r w:rsidRPr="00555D60">
        <w:rPr>
          <w:sz w:val="28"/>
          <w:szCs w:val="28"/>
        </w:rPr>
        <w:t xml:space="preserve"> намоед?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қонуниятҳои ташаккул ва рушди элита</w:t>
      </w:r>
      <w:r w:rsidRPr="00555D60">
        <w:rPr>
          <w:bCs/>
          <w:sz w:val="28"/>
          <w:szCs w:val="28"/>
        </w:rPr>
        <w:t>; $B) элитаи сиёсӣ; $C) назарияҳои элита</w:t>
      </w:r>
      <w:r w:rsidRPr="00555D60">
        <w:rPr>
          <w:bCs/>
          <w:sz w:val="28"/>
          <w:szCs w:val="28"/>
          <w:lang w:val="tg-Cyrl-TJ"/>
        </w:rPr>
        <w:t>: классикӣ ва муосир</w:t>
      </w:r>
      <w:r w:rsidRPr="00555D60">
        <w:rPr>
          <w:bCs/>
          <w:sz w:val="28"/>
          <w:szCs w:val="28"/>
        </w:rPr>
        <w:t xml:space="preserve">; $D) назарияҳои сарварӣ; $E) нухбагону баргузидагонро намеомӯзад; </w:t>
      </w:r>
    </w:p>
    <w:p w:rsidR="00970E65" w:rsidRPr="00555D60" w:rsidRDefault="00970E65" w:rsidP="004F75A3">
      <w:pPr>
        <w:spacing w:before="480"/>
        <w:contextualSpacing/>
        <w:jc w:val="both"/>
        <w:rPr>
          <w:bCs/>
          <w:sz w:val="28"/>
          <w:szCs w:val="28"/>
        </w:rPr>
      </w:pPr>
      <w:r w:rsidRPr="00555D60">
        <w:rPr>
          <w:bCs/>
          <w:sz w:val="28"/>
          <w:szCs w:val="28"/>
        </w:rPr>
        <w:t>@16.</w:t>
      </w:r>
    </w:p>
    <w:p w:rsidR="00970E65" w:rsidRPr="00555D60" w:rsidRDefault="00970E65" w:rsidP="004F75A3">
      <w:pPr>
        <w:spacing w:before="480"/>
        <w:contextualSpacing/>
        <w:jc w:val="both"/>
        <w:rPr>
          <w:sz w:val="28"/>
          <w:szCs w:val="28"/>
        </w:rPr>
      </w:pPr>
      <w:r w:rsidRPr="00555D60">
        <w:rPr>
          <w:sz w:val="28"/>
          <w:szCs w:val="28"/>
        </w:rPr>
        <w:t xml:space="preserve">Самтҳои тадқиқи элитология кадомҳоянд, мушаххас намоед! </w:t>
      </w:r>
    </w:p>
    <w:p w:rsidR="00970E65" w:rsidRPr="00555D60" w:rsidRDefault="00970E65" w:rsidP="004F75A3">
      <w:pPr>
        <w:spacing w:before="480"/>
        <w:contextualSpacing/>
        <w:jc w:val="both"/>
        <w:rPr>
          <w:sz w:val="28"/>
          <w:szCs w:val="28"/>
        </w:rPr>
      </w:pPr>
      <w:r w:rsidRPr="00555D60">
        <w:rPr>
          <w:bCs/>
          <w:sz w:val="28"/>
          <w:szCs w:val="28"/>
        </w:rPr>
        <w:t xml:space="preserve">$A) </w:t>
      </w:r>
      <w:r w:rsidRPr="00555D60">
        <w:rPr>
          <w:sz w:val="28"/>
          <w:szCs w:val="28"/>
        </w:rPr>
        <w:t>ташаккули қонуният, инкишоф ва ивазшавии элита, мафҳум ва категорияҳо; назарияи махсус- сарварӣ, элитаи илмӣ, методҳои фаъолияти сиёсӣ ва тадқиқоти мушаххаси эмпирикӣ</w:t>
      </w:r>
      <w:r w:rsidRPr="00555D60">
        <w:rPr>
          <w:bCs/>
          <w:sz w:val="28"/>
          <w:szCs w:val="28"/>
        </w:rPr>
        <w:t xml:space="preserve">; $B) </w:t>
      </w:r>
      <w:r w:rsidRPr="00555D60">
        <w:rPr>
          <w:sz w:val="28"/>
          <w:szCs w:val="28"/>
        </w:rPr>
        <w:t>ташаккули қонуният, инкишоф ва ивазшавии элита, мафҳум ва категорияҳо; назарияи махсус- сарварӣ, элитаи илмӣ, методҳои фаъолияти сиёсӣ</w:t>
      </w:r>
      <w:r w:rsidRPr="00555D60">
        <w:rPr>
          <w:bCs/>
          <w:sz w:val="28"/>
          <w:szCs w:val="28"/>
        </w:rPr>
        <w:t xml:space="preserve">; $C) </w:t>
      </w:r>
      <w:r w:rsidRPr="00555D60">
        <w:rPr>
          <w:sz w:val="28"/>
          <w:szCs w:val="28"/>
        </w:rPr>
        <w:t>ташаккули қонуният, инкишоф ва ивазшавии элита ва тадқиқоти мушаххаси эмпирикӣ</w:t>
      </w:r>
      <w:r w:rsidRPr="00555D60">
        <w:rPr>
          <w:bCs/>
          <w:sz w:val="28"/>
          <w:szCs w:val="28"/>
        </w:rPr>
        <w:t xml:space="preserve">; $D) </w:t>
      </w:r>
      <w:r w:rsidRPr="00555D60">
        <w:rPr>
          <w:sz w:val="28"/>
          <w:szCs w:val="28"/>
        </w:rPr>
        <w:t>ташаккули қонуниятҳои элита, мафҳум ва категорияҳо; назарияи махсус- сарварӣ, элитаи илмӣ, методҳои фаъолияти сиёсӣ ва тадқиқоти мушаххаси эмпирикӣ</w:t>
      </w:r>
      <w:r w:rsidRPr="00555D60">
        <w:rPr>
          <w:bCs/>
          <w:sz w:val="28"/>
          <w:szCs w:val="28"/>
        </w:rPr>
        <w:t xml:space="preserve">; $E) </w:t>
      </w:r>
      <w:r w:rsidRPr="00555D60">
        <w:rPr>
          <w:sz w:val="28"/>
          <w:szCs w:val="28"/>
        </w:rPr>
        <w:t>ташаккули қонуният, инкишоф ва ивазшавии элита, мафҳум ва категорияҳо;</w:t>
      </w:r>
    </w:p>
    <w:p w:rsidR="00970E65" w:rsidRPr="00555D60" w:rsidRDefault="00970E65" w:rsidP="004F75A3">
      <w:pPr>
        <w:spacing w:before="480"/>
        <w:contextualSpacing/>
        <w:jc w:val="both"/>
        <w:rPr>
          <w:bCs/>
          <w:sz w:val="28"/>
          <w:szCs w:val="28"/>
        </w:rPr>
      </w:pPr>
      <w:r w:rsidRPr="00555D60">
        <w:rPr>
          <w:bCs/>
          <w:sz w:val="28"/>
          <w:szCs w:val="28"/>
        </w:rPr>
        <w:t>@17.</w:t>
      </w:r>
    </w:p>
    <w:p w:rsidR="00970E65" w:rsidRPr="00555D60" w:rsidRDefault="00970E65" w:rsidP="004F75A3">
      <w:pPr>
        <w:spacing w:before="480"/>
        <w:contextualSpacing/>
        <w:jc w:val="both"/>
        <w:rPr>
          <w:bCs/>
          <w:sz w:val="28"/>
          <w:szCs w:val="28"/>
        </w:rPr>
      </w:pPr>
      <w:r w:rsidRPr="00555D60">
        <w:rPr>
          <w:bCs/>
          <w:sz w:val="28"/>
          <w:szCs w:val="28"/>
        </w:rPr>
        <w:t xml:space="preserve">Категорияҳои элитологияро баён намоед? </w:t>
      </w:r>
    </w:p>
    <w:p w:rsidR="00970E65" w:rsidRPr="00555D60" w:rsidRDefault="00970E65" w:rsidP="004F75A3">
      <w:pPr>
        <w:spacing w:before="480"/>
        <w:contextualSpacing/>
        <w:jc w:val="both"/>
        <w:rPr>
          <w:bCs/>
          <w:sz w:val="28"/>
          <w:szCs w:val="28"/>
        </w:rPr>
      </w:pPr>
      <w:r w:rsidRPr="00555D60">
        <w:rPr>
          <w:bCs/>
          <w:sz w:val="28"/>
          <w:szCs w:val="28"/>
        </w:rPr>
        <w:t xml:space="preserve">$A) элита, элитология, элитизм, элитаризм, неоэлитизм, контрэлита, антиэлита, элитаи сиёсӣ, элитаи ҳукумрон, элитаи этникӣ, элитаи динӣ ва ғайра; $B) элита, элитология, элитизм, элитаризм, неоэлитизм, контрэлита, антиэлита, элитаи сиёсӣ, элитаи ҳукумрон; $C) элита, элитология, элитизм, элитаризм, неоэлитизм, контрэлита; $D) элита, контрэлита, антиэлита, элитаи сиёсӣ, элитаи ҳукумрон, элитаи этникӣ, элитаи динӣ ва ғайра; $E) элита, элитаи сиёсӣ, элитаи ҳукумрон, элитаи этникӣ, элитаи динӣ ва ғайра; </w:t>
      </w:r>
    </w:p>
    <w:p w:rsidR="00970E65" w:rsidRPr="00555D60" w:rsidRDefault="00970E65" w:rsidP="004F75A3">
      <w:pPr>
        <w:spacing w:before="480"/>
        <w:contextualSpacing/>
        <w:jc w:val="both"/>
        <w:rPr>
          <w:bCs/>
          <w:sz w:val="28"/>
          <w:szCs w:val="28"/>
        </w:rPr>
      </w:pPr>
      <w:r w:rsidRPr="00555D60">
        <w:rPr>
          <w:bCs/>
          <w:sz w:val="28"/>
          <w:szCs w:val="28"/>
        </w:rPr>
        <w:t>@18.</w:t>
      </w:r>
    </w:p>
    <w:p w:rsidR="00970E65" w:rsidRPr="00555D60" w:rsidRDefault="00970E65" w:rsidP="004F75A3">
      <w:pPr>
        <w:spacing w:before="480"/>
        <w:contextualSpacing/>
        <w:jc w:val="both"/>
        <w:rPr>
          <w:bCs/>
          <w:sz w:val="28"/>
          <w:szCs w:val="28"/>
        </w:rPr>
      </w:pPr>
      <w:r w:rsidRPr="00555D60">
        <w:rPr>
          <w:sz w:val="28"/>
          <w:szCs w:val="28"/>
        </w:rPr>
        <w:t>Элитология ба омӯзиши чӣ машғул аст?</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ба тадқиқу таҳлили таркибу унсурҳои асосии роҳбарон машғул аст</w:t>
      </w:r>
      <w:r w:rsidRPr="00555D60">
        <w:rPr>
          <w:bCs/>
          <w:sz w:val="28"/>
          <w:szCs w:val="28"/>
        </w:rPr>
        <w:t xml:space="preserve">; $B) </w:t>
      </w:r>
      <w:r w:rsidRPr="00555D60">
        <w:rPr>
          <w:sz w:val="28"/>
          <w:szCs w:val="28"/>
        </w:rPr>
        <w:t>ба тадқиқу таҳлили таркибу унсурҳои асосии элита машғул аст</w:t>
      </w:r>
      <w:r w:rsidRPr="00555D60">
        <w:rPr>
          <w:bCs/>
          <w:sz w:val="28"/>
          <w:szCs w:val="28"/>
        </w:rPr>
        <w:t xml:space="preserve">; $C) </w:t>
      </w:r>
      <w:r w:rsidRPr="00555D60">
        <w:rPr>
          <w:sz w:val="28"/>
          <w:szCs w:val="28"/>
        </w:rPr>
        <w:t>ба тадқиқу таҳлили таркибу унсурҳои асосии системаи идоракунӣ машғул аст</w:t>
      </w:r>
      <w:r w:rsidRPr="00555D60">
        <w:rPr>
          <w:bCs/>
          <w:sz w:val="28"/>
          <w:szCs w:val="28"/>
        </w:rPr>
        <w:t xml:space="preserve">; $D) </w:t>
      </w:r>
      <w:r w:rsidRPr="00555D60">
        <w:rPr>
          <w:sz w:val="28"/>
          <w:szCs w:val="28"/>
        </w:rPr>
        <w:t>ба тадқиқу таҳлили таркибу унсурҳои элитаи сиёсӣ ва динӣ машғул аст</w:t>
      </w:r>
      <w:r w:rsidRPr="00555D60">
        <w:rPr>
          <w:bCs/>
          <w:sz w:val="28"/>
          <w:szCs w:val="28"/>
        </w:rPr>
        <w:t xml:space="preserve">; $E) </w:t>
      </w:r>
      <w:r w:rsidRPr="00555D60">
        <w:rPr>
          <w:sz w:val="28"/>
          <w:szCs w:val="28"/>
        </w:rPr>
        <w:t>ба тадқиқу таҳлили элитаи ҳукумрон машғул 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@19.</w:t>
      </w:r>
    </w:p>
    <w:p w:rsidR="00970E65" w:rsidRPr="00555D60" w:rsidRDefault="00970E65" w:rsidP="004F75A3">
      <w:pPr>
        <w:spacing w:before="480"/>
        <w:contextualSpacing/>
        <w:jc w:val="both"/>
        <w:rPr>
          <w:bCs/>
          <w:sz w:val="28"/>
          <w:szCs w:val="28"/>
        </w:rPr>
      </w:pPr>
      <w:r w:rsidRPr="00555D60">
        <w:rPr>
          <w:bCs/>
          <w:sz w:val="28"/>
          <w:szCs w:val="28"/>
        </w:rPr>
        <w:t>Оё системаи идоракунӣ ба ташаккули элита мусоидат мекунад?</w:t>
      </w:r>
    </w:p>
    <w:p w:rsidR="00970E65" w:rsidRPr="00555D60" w:rsidRDefault="00970E65" w:rsidP="004F75A3">
      <w:pPr>
        <w:spacing w:before="480"/>
        <w:contextualSpacing/>
        <w:jc w:val="both"/>
        <w:rPr>
          <w:bCs/>
          <w:sz w:val="28"/>
          <w:szCs w:val="28"/>
        </w:rPr>
      </w:pPr>
      <w:r w:rsidRPr="00555D60">
        <w:rPr>
          <w:bCs/>
          <w:sz w:val="28"/>
          <w:szCs w:val="28"/>
        </w:rPr>
        <w:t xml:space="preserve">$A) не, </w:t>
      </w:r>
      <w:r w:rsidRPr="00555D60">
        <w:rPr>
          <w:sz w:val="28"/>
          <w:szCs w:val="28"/>
        </w:rPr>
        <w:t>дар ин ё он шакл ҳамчун система, барои рушди элита мусоидат наменамояд</w:t>
      </w:r>
      <w:r w:rsidRPr="00555D60">
        <w:rPr>
          <w:bCs/>
          <w:sz w:val="28"/>
          <w:szCs w:val="28"/>
        </w:rPr>
        <w:t xml:space="preserve">; $B) бале, </w:t>
      </w:r>
      <w:r w:rsidRPr="00555D60">
        <w:rPr>
          <w:sz w:val="28"/>
          <w:szCs w:val="28"/>
        </w:rPr>
        <w:t>дар ин ё он шакл ҳамчун система, барои рушди элита мусоидат менамояд</w:t>
      </w:r>
      <w:r w:rsidRPr="00555D60">
        <w:rPr>
          <w:bCs/>
          <w:sz w:val="28"/>
          <w:szCs w:val="28"/>
        </w:rPr>
        <w:t xml:space="preserve">; $C) намедонам; $D) оре, </w:t>
      </w:r>
      <w:r w:rsidRPr="00555D60">
        <w:rPr>
          <w:sz w:val="28"/>
          <w:szCs w:val="28"/>
        </w:rPr>
        <w:t>барои рушди элита мусоидат менамояд</w:t>
      </w:r>
      <w:r w:rsidRPr="00555D60">
        <w:rPr>
          <w:bCs/>
          <w:sz w:val="28"/>
          <w:szCs w:val="28"/>
        </w:rPr>
        <w:t>; $E)</w:t>
      </w:r>
      <w:r w:rsidRPr="00555D60">
        <w:rPr>
          <w:sz w:val="28"/>
          <w:szCs w:val="28"/>
        </w:rPr>
        <w:t xml:space="preserve"> барои рушди элита чизе ва сохторе мусоидат наменамояд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@20.</w:t>
      </w:r>
    </w:p>
    <w:p w:rsidR="00970E65" w:rsidRPr="00555D60" w:rsidRDefault="00970E65" w:rsidP="004F75A3">
      <w:pPr>
        <w:spacing w:before="480"/>
        <w:contextualSpacing/>
        <w:jc w:val="both"/>
        <w:rPr>
          <w:sz w:val="28"/>
          <w:szCs w:val="28"/>
        </w:rPr>
      </w:pPr>
      <w:r w:rsidRPr="00555D60">
        <w:rPr>
          <w:sz w:val="28"/>
          <w:szCs w:val="28"/>
        </w:rPr>
        <w:t>Элитология чист?</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Элитология ин илм дар бораи элита ва ҳамчунин дар бораи асосҳои дифференсиатсияи (тафриқаи) ҷомеа, дар бораи меёрҳо ва қонунҳои он мебошад</w:t>
      </w:r>
      <w:r w:rsidRPr="00555D60">
        <w:rPr>
          <w:bCs/>
          <w:sz w:val="28"/>
          <w:szCs w:val="28"/>
        </w:rPr>
        <w:t xml:space="preserve">; $B) </w:t>
      </w:r>
      <w:r w:rsidRPr="00555D60">
        <w:rPr>
          <w:sz w:val="28"/>
          <w:szCs w:val="28"/>
        </w:rPr>
        <w:t>Элитология ин илм дар бораи элита мебошад</w:t>
      </w:r>
      <w:r w:rsidRPr="00555D60">
        <w:rPr>
          <w:bCs/>
          <w:sz w:val="28"/>
          <w:szCs w:val="28"/>
        </w:rPr>
        <w:t xml:space="preserve">; $C) </w:t>
      </w:r>
      <w:r w:rsidRPr="00555D60">
        <w:rPr>
          <w:sz w:val="28"/>
          <w:szCs w:val="28"/>
        </w:rPr>
        <w:t>Элитология ин илм дар бораи элита ва ҳамчунин дар бораи сарварон мебошад</w:t>
      </w:r>
      <w:r w:rsidRPr="00555D60">
        <w:rPr>
          <w:bCs/>
          <w:sz w:val="28"/>
          <w:szCs w:val="28"/>
        </w:rPr>
        <w:t xml:space="preserve">; $D) </w:t>
      </w:r>
      <w:r w:rsidRPr="00555D60">
        <w:rPr>
          <w:sz w:val="28"/>
          <w:szCs w:val="28"/>
        </w:rPr>
        <w:t>Элитология ин илм дар бораи беҳтаринҳо мебошад</w:t>
      </w:r>
      <w:r w:rsidRPr="00555D60">
        <w:rPr>
          <w:bCs/>
          <w:sz w:val="28"/>
          <w:szCs w:val="28"/>
        </w:rPr>
        <w:t xml:space="preserve">; $E) </w:t>
      </w:r>
      <w:r w:rsidRPr="00555D60">
        <w:rPr>
          <w:sz w:val="28"/>
          <w:szCs w:val="28"/>
        </w:rPr>
        <w:t>Элитология ин илм дар бораи элита, беҳтаринҳо, интихобшудаҳо ва бартаридоштаҳо мебошад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@21.</w:t>
      </w:r>
    </w:p>
    <w:p w:rsidR="00970E65" w:rsidRPr="00555D60" w:rsidRDefault="00970E65" w:rsidP="004F75A3">
      <w:pPr>
        <w:spacing w:before="480"/>
        <w:contextualSpacing/>
        <w:jc w:val="both"/>
        <w:rPr>
          <w:bCs/>
          <w:sz w:val="28"/>
          <w:szCs w:val="28"/>
        </w:rPr>
      </w:pPr>
      <w:r w:rsidRPr="00555D60">
        <w:rPr>
          <w:sz w:val="28"/>
          <w:szCs w:val="28"/>
        </w:rPr>
        <w:t>Равандҳои иҷтимоӣ-сиёсӣ идоракунӣ ва ҳамчунин акторҳои асосии сиёсат, табақаҳои иҷтимоӣ ва субъектони ҳокимият метавонад ба сифати предмети омӯзиши элитология баромад намоянд?</w:t>
      </w:r>
    </w:p>
    <w:p w:rsidR="00970E65" w:rsidRPr="00555D60" w:rsidRDefault="00970E65" w:rsidP="004F75A3">
      <w:pPr>
        <w:spacing w:before="480"/>
        <w:contextualSpacing/>
        <w:jc w:val="both"/>
        <w:rPr>
          <w:bCs/>
          <w:sz w:val="28"/>
          <w:szCs w:val="28"/>
        </w:rPr>
      </w:pPr>
      <w:r w:rsidRPr="00555D60">
        <w:rPr>
          <w:bCs/>
          <w:sz w:val="28"/>
          <w:szCs w:val="28"/>
        </w:rPr>
        <w:t xml:space="preserve">$A) оре, метавонад; $B) не, наметавонад; $C) намедонам; $D) умуман предмети элитология чизи дигар аст; $E) предмети элитология танҳо элита баромад мекунаду халос; </w:t>
      </w:r>
    </w:p>
    <w:p w:rsidR="00970E65" w:rsidRPr="00555D60" w:rsidRDefault="00970E65" w:rsidP="004F75A3">
      <w:pPr>
        <w:spacing w:before="480"/>
        <w:contextualSpacing/>
        <w:jc w:val="both"/>
        <w:rPr>
          <w:bCs/>
          <w:sz w:val="28"/>
          <w:szCs w:val="28"/>
        </w:rPr>
      </w:pPr>
      <w:r w:rsidRPr="00555D60">
        <w:rPr>
          <w:bCs/>
          <w:sz w:val="28"/>
          <w:szCs w:val="28"/>
        </w:rPr>
        <w:t>@22.</w:t>
      </w:r>
    </w:p>
    <w:p w:rsidR="00970E65" w:rsidRPr="00555D60" w:rsidRDefault="00970E65" w:rsidP="004F75A3">
      <w:pPr>
        <w:shd w:val="clear" w:color="auto" w:fill="FFFFFF"/>
        <w:spacing w:before="480"/>
        <w:contextualSpacing/>
        <w:jc w:val="both"/>
        <w:rPr>
          <w:bCs/>
          <w:sz w:val="28"/>
          <w:szCs w:val="28"/>
        </w:rPr>
      </w:pPr>
      <w:r w:rsidRPr="00555D60">
        <w:rPr>
          <w:sz w:val="28"/>
          <w:szCs w:val="28"/>
        </w:rPr>
        <w:t>Назарияи элитологияро вобаста ба марҳилащои рушд шартан</w:t>
      </w:r>
      <w:r w:rsidRPr="00555D60">
        <w:rPr>
          <w:sz w:val="28"/>
          <w:szCs w:val="28"/>
          <w:lang w:val="tg-Cyrl-TJ"/>
        </w:rPr>
        <w:t xml:space="preserve"> </w:t>
      </w:r>
      <w:r w:rsidRPr="00555D60">
        <w:rPr>
          <w:sz w:val="28"/>
          <w:szCs w:val="28"/>
        </w:rPr>
        <w:t>____________________</w:t>
      </w:r>
      <w:r w:rsidRPr="00555D60">
        <w:rPr>
          <w:sz w:val="28"/>
          <w:szCs w:val="28"/>
          <w:lang w:val="tg-Cyrl-TJ"/>
        </w:rPr>
        <w:t xml:space="preserve"> </w:t>
      </w:r>
      <w:r w:rsidRPr="00555D60">
        <w:rPr>
          <w:sz w:val="28"/>
          <w:szCs w:val="28"/>
        </w:rPr>
        <w:t xml:space="preserve">тақсим намудан мункин аст? </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 xml:space="preserve">$A) ба </w:t>
      </w:r>
      <w:r w:rsidRPr="00555D60">
        <w:rPr>
          <w:sz w:val="28"/>
          <w:szCs w:val="28"/>
        </w:rPr>
        <w:t>классикӣ ва муосир</w:t>
      </w:r>
      <w:r w:rsidRPr="00555D60">
        <w:rPr>
          <w:bCs/>
          <w:sz w:val="28"/>
          <w:szCs w:val="28"/>
        </w:rPr>
        <w:t>;</w:t>
      </w:r>
      <w:r w:rsidRPr="00555D60">
        <w:rPr>
          <w:bCs/>
          <w:sz w:val="28"/>
          <w:szCs w:val="28"/>
          <w:lang w:val="tg-Cyrl-TJ"/>
        </w:rPr>
        <w:t xml:space="preserve"> </w:t>
      </w:r>
      <w:r w:rsidRPr="00555D60">
        <w:rPr>
          <w:bCs/>
          <w:sz w:val="28"/>
          <w:szCs w:val="28"/>
        </w:rPr>
        <w:t xml:space="preserve">$B) ба </w:t>
      </w:r>
      <w:r w:rsidRPr="00555D60">
        <w:rPr>
          <w:sz w:val="28"/>
          <w:szCs w:val="28"/>
        </w:rPr>
        <w:t>то классикӣ, замони нав ва навтарин</w:t>
      </w:r>
      <w:r w:rsidRPr="00555D60">
        <w:rPr>
          <w:bCs/>
          <w:sz w:val="28"/>
          <w:szCs w:val="28"/>
        </w:rPr>
        <w:t xml:space="preserve">; $C) ба </w:t>
      </w:r>
      <w:r w:rsidRPr="00555D60">
        <w:rPr>
          <w:sz w:val="28"/>
          <w:szCs w:val="28"/>
        </w:rPr>
        <w:t>то классикӣ, классикӣ ва муосир</w:t>
      </w:r>
      <w:r w:rsidRPr="00555D60">
        <w:rPr>
          <w:bCs/>
          <w:sz w:val="28"/>
          <w:szCs w:val="28"/>
        </w:rPr>
        <w:t xml:space="preserve">; $D) </w:t>
      </w:r>
      <w:r w:rsidRPr="00555D60">
        <w:rPr>
          <w:sz w:val="28"/>
          <w:szCs w:val="28"/>
        </w:rPr>
        <w:t>кӯҳан ва нав</w:t>
      </w:r>
      <w:r w:rsidRPr="00555D60">
        <w:rPr>
          <w:bCs/>
          <w:sz w:val="28"/>
          <w:szCs w:val="28"/>
        </w:rPr>
        <w:t>; $E) гузашта</w:t>
      </w:r>
      <w:r w:rsidRPr="00555D60">
        <w:rPr>
          <w:sz w:val="28"/>
          <w:szCs w:val="28"/>
        </w:rPr>
        <w:t>, имрӯза ва муосир</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@23.</w:t>
      </w:r>
    </w:p>
    <w:p w:rsidR="00970E65" w:rsidRPr="00555D60" w:rsidRDefault="00970E65" w:rsidP="004F75A3">
      <w:pPr>
        <w:spacing w:before="480"/>
        <w:contextualSpacing/>
        <w:jc w:val="both"/>
        <w:rPr>
          <w:sz w:val="28"/>
          <w:szCs w:val="28"/>
        </w:rPr>
      </w:pPr>
      <w:r w:rsidRPr="00555D60">
        <w:rPr>
          <w:sz w:val="28"/>
          <w:szCs w:val="28"/>
        </w:rPr>
        <w:t>Элитология илм дар бораи элита буда ба сифати чӣ баромад мекунад?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ба сифати элитаризм</w:t>
      </w:r>
      <w:r w:rsidRPr="00555D60">
        <w:rPr>
          <w:bCs/>
          <w:sz w:val="28"/>
          <w:szCs w:val="28"/>
        </w:rPr>
        <w:t>;</w:t>
      </w:r>
      <w:r w:rsidRPr="00555D60">
        <w:rPr>
          <w:bCs/>
          <w:sz w:val="28"/>
          <w:szCs w:val="28"/>
          <w:lang w:val="tg-Cyrl-TJ"/>
        </w:rPr>
        <w:t xml:space="preserve"> </w:t>
      </w:r>
      <w:r w:rsidRPr="00555D60">
        <w:rPr>
          <w:bCs/>
          <w:sz w:val="28"/>
          <w:szCs w:val="28"/>
        </w:rPr>
        <w:t xml:space="preserve">$B) маҷмӯи донишҳо; $C) ба сифати ҷаҳонбинӣ; $D) ба сифати донишҳои махсус; $E) ба сифати илм; </w:t>
      </w:r>
    </w:p>
    <w:p w:rsidR="00970E65" w:rsidRPr="00555D60" w:rsidRDefault="00970E65" w:rsidP="004F75A3">
      <w:pPr>
        <w:spacing w:before="480"/>
        <w:contextualSpacing/>
        <w:jc w:val="both"/>
        <w:rPr>
          <w:bCs/>
          <w:sz w:val="28"/>
          <w:szCs w:val="28"/>
        </w:rPr>
      </w:pPr>
      <w:r w:rsidRPr="00555D60">
        <w:rPr>
          <w:bCs/>
          <w:sz w:val="28"/>
          <w:szCs w:val="28"/>
        </w:rPr>
        <w:t>@24.</w:t>
      </w:r>
    </w:p>
    <w:p w:rsidR="00970E65" w:rsidRPr="00555D60" w:rsidRDefault="00970E65" w:rsidP="004F75A3">
      <w:pPr>
        <w:spacing w:before="480"/>
        <w:contextualSpacing/>
        <w:jc w:val="both"/>
        <w:rPr>
          <w:sz w:val="28"/>
          <w:szCs w:val="28"/>
        </w:rPr>
      </w:pPr>
      <w:r w:rsidRPr="00555D60">
        <w:rPr>
          <w:sz w:val="28"/>
          <w:szCs w:val="28"/>
        </w:rPr>
        <w:t>Элитаризм ба сифати чӣ баромад мекунад, баён намоед?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ҳамчун консепсия дар бораи омма</w:t>
      </w:r>
      <w:r w:rsidRPr="00555D60">
        <w:rPr>
          <w:bCs/>
          <w:sz w:val="28"/>
          <w:szCs w:val="28"/>
        </w:rPr>
        <w:t xml:space="preserve">; $B) </w:t>
      </w:r>
      <w:r w:rsidRPr="00555D60">
        <w:rPr>
          <w:sz w:val="28"/>
          <w:szCs w:val="28"/>
        </w:rPr>
        <w:t>ҳамчун консепсия дар бораи элита ва омма</w:t>
      </w:r>
      <w:r w:rsidRPr="00555D60">
        <w:rPr>
          <w:bCs/>
          <w:sz w:val="28"/>
          <w:szCs w:val="28"/>
        </w:rPr>
        <w:t xml:space="preserve">; $C) </w:t>
      </w:r>
      <w:r w:rsidRPr="00555D60">
        <w:rPr>
          <w:sz w:val="28"/>
          <w:szCs w:val="28"/>
        </w:rPr>
        <w:t>ҳамчун консепсия дар бораи элита</w:t>
      </w:r>
      <w:r w:rsidRPr="00555D60">
        <w:rPr>
          <w:bCs/>
          <w:sz w:val="28"/>
          <w:szCs w:val="28"/>
        </w:rPr>
        <w:t xml:space="preserve">; $D) </w:t>
      </w:r>
      <w:r w:rsidRPr="00555D60">
        <w:rPr>
          <w:sz w:val="28"/>
          <w:szCs w:val="28"/>
        </w:rPr>
        <w:t>ҳамчун консепсия дар бораи идоракунандагон ва идорашавандагон</w:t>
      </w:r>
      <w:r w:rsidRPr="00555D60">
        <w:rPr>
          <w:bCs/>
          <w:sz w:val="28"/>
          <w:szCs w:val="28"/>
        </w:rPr>
        <w:t>; $E)</w:t>
      </w:r>
      <w:r w:rsidRPr="00555D60">
        <w:rPr>
          <w:sz w:val="28"/>
          <w:szCs w:val="28"/>
        </w:rPr>
        <w:t xml:space="preserve"> ҳамчун консепсия дар бораи идоракунандагон ва ғайриидоракунандагон</w:t>
      </w:r>
      <w:r w:rsidRPr="00555D60">
        <w:rPr>
          <w:bCs/>
          <w:sz w:val="28"/>
          <w:szCs w:val="28"/>
        </w:rPr>
        <w:t xml:space="preserve">; </w:t>
      </w:r>
    </w:p>
    <w:p w:rsidR="00970E65" w:rsidRPr="00555D60" w:rsidRDefault="00970E65" w:rsidP="004F75A3">
      <w:pPr>
        <w:spacing w:before="480"/>
        <w:contextualSpacing/>
        <w:jc w:val="both"/>
        <w:rPr>
          <w:sz w:val="28"/>
          <w:szCs w:val="28"/>
        </w:rPr>
      </w:pPr>
      <w:r w:rsidRPr="00555D60">
        <w:rPr>
          <w:bCs/>
          <w:sz w:val="28"/>
          <w:szCs w:val="28"/>
        </w:rPr>
        <w:t>@25</w:t>
      </w:r>
      <w:r w:rsidRPr="00555D60">
        <w:rPr>
          <w:sz w:val="28"/>
          <w:szCs w:val="28"/>
        </w:rPr>
        <w:t xml:space="preserve">. </w:t>
      </w:r>
    </w:p>
    <w:p w:rsidR="00970E65" w:rsidRPr="00555D60" w:rsidRDefault="00970E65" w:rsidP="004F75A3">
      <w:pPr>
        <w:spacing w:before="480"/>
        <w:contextualSpacing/>
        <w:jc w:val="both"/>
        <w:rPr>
          <w:sz w:val="28"/>
          <w:szCs w:val="28"/>
        </w:rPr>
      </w:pPr>
      <w:r w:rsidRPr="00555D60">
        <w:rPr>
          <w:sz w:val="28"/>
          <w:szCs w:val="28"/>
        </w:rPr>
        <w:t>Элитизм ба кадоме аз ин мафҳумҳо наздики дорад?</w:t>
      </w:r>
    </w:p>
    <w:p w:rsidR="00970E65" w:rsidRPr="00555D60" w:rsidRDefault="00970E65" w:rsidP="004F75A3">
      <w:pPr>
        <w:spacing w:before="480"/>
        <w:contextualSpacing/>
        <w:jc w:val="both"/>
        <w:rPr>
          <w:bCs/>
          <w:sz w:val="28"/>
          <w:szCs w:val="28"/>
        </w:rPr>
      </w:pPr>
      <w:r w:rsidRPr="00555D60">
        <w:rPr>
          <w:bCs/>
          <w:sz w:val="28"/>
          <w:szCs w:val="28"/>
        </w:rPr>
        <w:t>$A) элита;</w:t>
      </w:r>
      <w:r w:rsidRPr="00555D60">
        <w:rPr>
          <w:bCs/>
          <w:sz w:val="28"/>
          <w:szCs w:val="28"/>
          <w:lang w:val="tg-Cyrl-TJ"/>
        </w:rPr>
        <w:t xml:space="preserve"> </w:t>
      </w:r>
      <w:r w:rsidRPr="00555D60">
        <w:rPr>
          <w:bCs/>
          <w:sz w:val="28"/>
          <w:szCs w:val="28"/>
        </w:rPr>
        <w:t xml:space="preserve">$B) синфи сиёсӣ ва омма; $C) беҳтаринҳо ва интихобшудагон; $D) </w:t>
      </w:r>
      <w:r w:rsidRPr="00555D60">
        <w:rPr>
          <w:sz w:val="28"/>
          <w:szCs w:val="28"/>
        </w:rPr>
        <w:t>элитаризм</w:t>
      </w:r>
      <w:r w:rsidRPr="00555D60">
        <w:rPr>
          <w:bCs/>
          <w:sz w:val="28"/>
          <w:szCs w:val="28"/>
        </w:rPr>
        <w:t xml:space="preserve">; $E) идоракунандагон; </w:t>
      </w:r>
    </w:p>
    <w:p w:rsidR="00970E65" w:rsidRPr="00555D60" w:rsidRDefault="00970E65" w:rsidP="004F75A3">
      <w:pPr>
        <w:spacing w:before="480"/>
        <w:contextualSpacing/>
        <w:jc w:val="both"/>
        <w:rPr>
          <w:bCs/>
          <w:sz w:val="28"/>
          <w:szCs w:val="28"/>
        </w:rPr>
      </w:pPr>
      <w:r w:rsidRPr="00555D60">
        <w:rPr>
          <w:bCs/>
          <w:sz w:val="28"/>
          <w:szCs w:val="28"/>
        </w:rPr>
        <w:t>@26.</w:t>
      </w:r>
    </w:p>
    <w:p w:rsidR="00970E65" w:rsidRPr="00555D60" w:rsidRDefault="00970E65" w:rsidP="004F75A3">
      <w:pPr>
        <w:spacing w:before="480"/>
        <w:contextualSpacing/>
        <w:jc w:val="both"/>
        <w:rPr>
          <w:bCs/>
          <w:sz w:val="28"/>
          <w:szCs w:val="28"/>
        </w:rPr>
      </w:pPr>
      <w:r w:rsidRPr="00555D60">
        <w:rPr>
          <w:sz w:val="28"/>
          <w:szCs w:val="28"/>
        </w:rPr>
        <w:t>Кадоме аз ин мафҳумҳо васеътар мебошад.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элитизм</w:t>
      </w:r>
      <w:r w:rsidRPr="00555D60">
        <w:rPr>
          <w:bCs/>
          <w:sz w:val="28"/>
          <w:szCs w:val="28"/>
        </w:rPr>
        <w:t xml:space="preserve">; $B) элитаризм; $C) </w:t>
      </w:r>
      <w:r w:rsidRPr="00555D60">
        <w:rPr>
          <w:sz w:val="28"/>
          <w:szCs w:val="28"/>
        </w:rPr>
        <w:t>элитология</w:t>
      </w:r>
      <w:r w:rsidRPr="00555D60">
        <w:rPr>
          <w:bCs/>
          <w:sz w:val="28"/>
          <w:szCs w:val="28"/>
        </w:rPr>
        <w:t xml:space="preserve">; $D) элитаи сиёсӣ; $E) фаҳми мафҳумҳо дар як сатҳ қарор дорад; </w:t>
      </w:r>
    </w:p>
    <w:p w:rsidR="00970E65" w:rsidRPr="00555D60" w:rsidRDefault="00970E65" w:rsidP="004F75A3">
      <w:pPr>
        <w:spacing w:before="480"/>
        <w:contextualSpacing/>
        <w:jc w:val="both"/>
        <w:rPr>
          <w:bCs/>
          <w:sz w:val="28"/>
          <w:szCs w:val="28"/>
        </w:rPr>
      </w:pPr>
      <w:r w:rsidRPr="00555D60">
        <w:rPr>
          <w:bCs/>
          <w:sz w:val="28"/>
          <w:szCs w:val="28"/>
        </w:rPr>
        <w:t>@27.</w:t>
      </w:r>
    </w:p>
    <w:p w:rsidR="00970E65" w:rsidRPr="00555D60" w:rsidRDefault="00970E65" w:rsidP="004F75A3">
      <w:pPr>
        <w:spacing w:before="480"/>
        <w:contextualSpacing/>
        <w:jc w:val="both"/>
        <w:rPr>
          <w:bCs/>
          <w:sz w:val="28"/>
          <w:szCs w:val="28"/>
        </w:rPr>
      </w:pPr>
      <w:r w:rsidRPr="00555D60">
        <w:rPr>
          <w:sz w:val="28"/>
          <w:szCs w:val="28"/>
        </w:rPr>
        <w:t>Таркиби элитологияро П. Л. Карабушенко читавр тасниф кардааст, баён намоед?</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 xml:space="preserve">$A) </w:t>
      </w:r>
      <w:r w:rsidRPr="00555D60">
        <w:rPr>
          <w:sz w:val="28"/>
          <w:szCs w:val="28"/>
        </w:rPr>
        <w:t>эл</w:t>
      </w:r>
      <w:r w:rsidRPr="00555D60">
        <w:rPr>
          <w:bCs/>
          <w:sz w:val="28"/>
          <w:szCs w:val="28"/>
        </w:rPr>
        <w:t xml:space="preserve">итологияи фалсафӣ, элитологияи сотсиологӣ, элитологияи сиёсӣ, </w:t>
      </w:r>
      <w:r w:rsidRPr="00555D60">
        <w:rPr>
          <w:sz w:val="28"/>
          <w:szCs w:val="28"/>
        </w:rPr>
        <w:t>элитологияи таърихӣ ва ғайра</w:t>
      </w:r>
      <w:r w:rsidRPr="00555D60">
        <w:rPr>
          <w:bCs/>
          <w:sz w:val="28"/>
          <w:szCs w:val="28"/>
        </w:rPr>
        <w:t xml:space="preserve">; $B) </w:t>
      </w:r>
      <w:r w:rsidRPr="00555D60">
        <w:rPr>
          <w:sz w:val="28"/>
          <w:szCs w:val="28"/>
        </w:rPr>
        <w:t>эл</w:t>
      </w:r>
      <w:r w:rsidRPr="00555D60">
        <w:rPr>
          <w:bCs/>
          <w:sz w:val="28"/>
          <w:szCs w:val="28"/>
        </w:rPr>
        <w:t xml:space="preserve">итологияи фалсафӣ, элитологияи сотсиологӣ, элитологияи сиёсӣ, </w:t>
      </w:r>
      <w:r w:rsidRPr="00555D60">
        <w:rPr>
          <w:sz w:val="28"/>
          <w:szCs w:val="28"/>
        </w:rPr>
        <w:t>элитологияи таърихӣ, элитологияи муқоисавӣ ва ғайра</w:t>
      </w:r>
      <w:r w:rsidRPr="00555D60">
        <w:rPr>
          <w:bCs/>
          <w:sz w:val="28"/>
          <w:szCs w:val="28"/>
        </w:rPr>
        <w:t xml:space="preserve">; $C) </w:t>
      </w:r>
      <w:r w:rsidRPr="00555D60">
        <w:rPr>
          <w:sz w:val="28"/>
          <w:szCs w:val="28"/>
        </w:rPr>
        <w:t>таърихи элитология, психологияи элитологӣ, элитологияи маданӣ, элитологияи муқоисавӣ ва ғайра</w:t>
      </w:r>
      <w:r w:rsidRPr="00555D60">
        <w:rPr>
          <w:bCs/>
          <w:sz w:val="28"/>
          <w:szCs w:val="28"/>
        </w:rPr>
        <w:t xml:space="preserve">; $D) </w:t>
      </w:r>
      <w:r w:rsidRPr="00555D60">
        <w:rPr>
          <w:sz w:val="28"/>
          <w:szCs w:val="28"/>
        </w:rPr>
        <w:t>эл</w:t>
      </w:r>
      <w:r w:rsidRPr="00555D60">
        <w:rPr>
          <w:bCs/>
          <w:sz w:val="28"/>
          <w:szCs w:val="28"/>
        </w:rPr>
        <w:t xml:space="preserve">итологияи фалсафӣ, элитологияи сотсиологӣ, элитологияи сиёсӣ, </w:t>
      </w:r>
      <w:r w:rsidRPr="00555D60">
        <w:rPr>
          <w:sz w:val="28"/>
          <w:szCs w:val="28"/>
        </w:rPr>
        <w:t>элитологияи таърихӣ, ҳамчунин, таърихи элитология, психологияи элитологӣ, элитологияи маданӣ, элитологияи муқоисавӣ ва ғайра</w:t>
      </w:r>
      <w:r w:rsidRPr="00555D60">
        <w:rPr>
          <w:bCs/>
          <w:sz w:val="28"/>
          <w:szCs w:val="28"/>
        </w:rPr>
        <w:t xml:space="preserve">; $E) </w:t>
      </w:r>
      <w:r w:rsidRPr="00555D60">
        <w:rPr>
          <w:sz w:val="28"/>
          <w:szCs w:val="28"/>
        </w:rPr>
        <w:t>эл</w:t>
      </w:r>
      <w:r w:rsidRPr="00555D60">
        <w:rPr>
          <w:bCs/>
          <w:sz w:val="28"/>
          <w:szCs w:val="28"/>
        </w:rPr>
        <w:t xml:space="preserve">итологияи фалсафӣ, элитологияи сотсиологӣ, элитологияи сиёсӣ, </w:t>
      </w:r>
      <w:r w:rsidRPr="00555D60">
        <w:rPr>
          <w:sz w:val="28"/>
          <w:szCs w:val="28"/>
        </w:rPr>
        <w:t>элитологияи таърихӣ, ҳамчунин, таърихи элитология, ва ғайра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@28.</w:t>
      </w:r>
    </w:p>
    <w:p w:rsidR="00970E65" w:rsidRPr="00555D60" w:rsidRDefault="00970E65" w:rsidP="004F75A3">
      <w:pPr>
        <w:spacing w:before="480"/>
        <w:contextualSpacing/>
        <w:jc w:val="both"/>
        <w:rPr>
          <w:bCs/>
          <w:sz w:val="28"/>
          <w:szCs w:val="28"/>
        </w:rPr>
      </w:pPr>
      <w:r w:rsidRPr="00555D60">
        <w:rPr>
          <w:bCs/>
          <w:sz w:val="28"/>
          <w:szCs w:val="28"/>
        </w:rPr>
        <w:t>Таркиби элитологияро нишон диҳед.</w:t>
      </w:r>
    </w:p>
    <w:p w:rsidR="00970E65" w:rsidRPr="00555D60" w:rsidRDefault="00970E65" w:rsidP="004F75A3">
      <w:pPr>
        <w:spacing w:before="480"/>
        <w:contextualSpacing/>
        <w:jc w:val="both"/>
        <w:rPr>
          <w:bCs/>
          <w:sz w:val="28"/>
          <w:szCs w:val="28"/>
        </w:rPr>
      </w:pPr>
      <w:r w:rsidRPr="00555D60">
        <w:rPr>
          <w:bCs/>
          <w:sz w:val="28"/>
          <w:szCs w:val="28"/>
        </w:rPr>
        <w:t xml:space="preserve">$A) навҳои </w:t>
      </w:r>
      <w:r w:rsidRPr="00555D60">
        <w:rPr>
          <w:sz w:val="28"/>
          <w:szCs w:val="28"/>
        </w:rPr>
        <w:t xml:space="preserve">элитология, </w:t>
      </w:r>
      <w:r w:rsidRPr="00555D60">
        <w:rPr>
          <w:bCs/>
          <w:sz w:val="28"/>
          <w:szCs w:val="28"/>
        </w:rPr>
        <w:t xml:space="preserve">самтҳои асосии элитология, тақсимотҳои асосии элитология ва блоки масъалаҳои элитология; $B) </w:t>
      </w:r>
      <w:r w:rsidRPr="00555D60">
        <w:rPr>
          <w:sz w:val="28"/>
          <w:szCs w:val="28"/>
        </w:rPr>
        <w:t>эл</w:t>
      </w:r>
      <w:r w:rsidRPr="00555D60">
        <w:rPr>
          <w:bCs/>
          <w:sz w:val="28"/>
          <w:szCs w:val="28"/>
        </w:rPr>
        <w:t xml:space="preserve">итологияи фалсафӣ, элитологияи сотсиологӣ, элитологияи сиёсӣ, </w:t>
      </w:r>
      <w:r w:rsidRPr="00555D60">
        <w:rPr>
          <w:sz w:val="28"/>
          <w:szCs w:val="28"/>
        </w:rPr>
        <w:t>элитологияи таърихӣ</w:t>
      </w:r>
      <w:r w:rsidRPr="00555D60">
        <w:rPr>
          <w:bCs/>
          <w:sz w:val="28"/>
          <w:szCs w:val="28"/>
        </w:rPr>
        <w:t xml:space="preserve">; $C) навҳои </w:t>
      </w:r>
      <w:r w:rsidRPr="00555D60">
        <w:rPr>
          <w:sz w:val="28"/>
          <w:szCs w:val="28"/>
        </w:rPr>
        <w:t xml:space="preserve">элитология ва </w:t>
      </w:r>
      <w:r w:rsidRPr="00555D60">
        <w:rPr>
          <w:bCs/>
          <w:sz w:val="28"/>
          <w:szCs w:val="28"/>
        </w:rPr>
        <w:t xml:space="preserve">самтҳои асосии элитология; $D) самтҳои асосии элитология, тақсимотҳои асосии элитология ва блоки масъалаҳои элитология; $E) </w:t>
      </w:r>
      <w:r w:rsidRPr="00555D60">
        <w:rPr>
          <w:sz w:val="28"/>
          <w:szCs w:val="28"/>
        </w:rPr>
        <w:t>эл</w:t>
      </w:r>
      <w:r w:rsidRPr="00555D60">
        <w:rPr>
          <w:bCs/>
          <w:sz w:val="28"/>
          <w:szCs w:val="28"/>
        </w:rPr>
        <w:t xml:space="preserve">итологияи фалсафӣ, элитологияи сотсиологӣ, элитологияи сиёсӣ, </w:t>
      </w:r>
      <w:r w:rsidRPr="00555D60">
        <w:rPr>
          <w:sz w:val="28"/>
          <w:szCs w:val="28"/>
        </w:rPr>
        <w:t>элитологияи таърихӣ, элитологияи антропологӣ ва ғайра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@29.</w:t>
      </w:r>
    </w:p>
    <w:p w:rsidR="00970E65" w:rsidRPr="00555D60" w:rsidRDefault="00970E65" w:rsidP="004F75A3">
      <w:pPr>
        <w:spacing w:before="480"/>
        <w:contextualSpacing/>
        <w:jc w:val="both"/>
        <w:rPr>
          <w:bCs/>
          <w:sz w:val="28"/>
          <w:szCs w:val="28"/>
        </w:rPr>
      </w:pPr>
      <w:r w:rsidRPr="00555D60">
        <w:rPr>
          <w:sz w:val="28"/>
          <w:szCs w:val="28"/>
        </w:rPr>
        <w:t>Ба сафи элитаи сиёсӣ кӣ роҳ меёбад?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нафароне роҳ намеёбанд, ки аз ҷиҳати касбият дорои хусусиятҳои баланди корӣ</w:t>
      </w:r>
      <w:r w:rsidRPr="00555D60">
        <w:rPr>
          <w:bCs/>
          <w:sz w:val="28"/>
          <w:szCs w:val="28"/>
        </w:rPr>
        <w:t xml:space="preserve">; $B) </w:t>
      </w:r>
      <w:r w:rsidRPr="00555D60">
        <w:rPr>
          <w:sz w:val="28"/>
          <w:szCs w:val="28"/>
        </w:rPr>
        <w:t>нафароне роҳ меёбанд, ки аз ҷиҳати касбият дорои хусусиятҳои баланди корӣ, мутахассис, донишманд ва аз дигарон фарқкунанда бошанд</w:t>
      </w:r>
      <w:r w:rsidRPr="00555D60">
        <w:rPr>
          <w:bCs/>
          <w:sz w:val="28"/>
          <w:szCs w:val="28"/>
        </w:rPr>
        <w:t xml:space="preserve">; $C) </w:t>
      </w:r>
      <w:r w:rsidRPr="00555D60">
        <w:rPr>
          <w:sz w:val="28"/>
          <w:szCs w:val="28"/>
        </w:rPr>
        <w:t>нафароне роҳ меёбанд, ки аз ҷиҳати касбият дорои хусусиятҳои баланди корӣ набошанд</w:t>
      </w:r>
      <w:r w:rsidRPr="00555D60">
        <w:rPr>
          <w:bCs/>
          <w:sz w:val="28"/>
          <w:szCs w:val="28"/>
        </w:rPr>
        <w:t xml:space="preserve">; $D) </w:t>
      </w:r>
      <w:r w:rsidRPr="00555D60">
        <w:rPr>
          <w:sz w:val="28"/>
          <w:szCs w:val="28"/>
        </w:rPr>
        <w:t>нафароне роҳ меёбанд, ки аз ҷиҳати касбият фарқ намекунанд ва ба идоракунӣ роҳ наёфтаанд</w:t>
      </w:r>
      <w:r w:rsidRPr="00555D60">
        <w:rPr>
          <w:bCs/>
          <w:sz w:val="28"/>
          <w:szCs w:val="28"/>
        </w:rPr>
        <w:t xml:space="preserve">; $E) </w:t>
      </w:r>
      <w:r w:rsidRPr="00555D60">
        <w:rPr>
          <w:sz w:val="28"/>
          <w:szCs w:val="28"/>
        </w:rPr>
        <w:t>нафароне роҳ меёбанд, ки аз ҷиҳати касбият фарқ намекунанд ва ба идоракунандагон таъсирр мерасонанд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@30.</w:t>
      </w:r>
    </w:p>
    <w:p w:rsidR="00970E65" w:rsidRPr="00555D60" w:rsidRDefault="00970E65" w:rsidP="004F75A3">
      <w:pPr>
        <w:shd w:val="clear" w:color="auto" w:fill="FFFFFF"/>
        <w:spacing w:before="480"/>
        <w:contextualSpacing/>
        <w:jc w:val="both"/>
        <w:rPr>
          <w:bCs/>
          <w:sz w:val="28"/>
          <w:szCs w:val="28"/>
        </w:rPr>
      </w:pPr>
      <w:r w:rsidRPr="00555D60">
        <w:rPr>
          <w:sz w:val="28"/>
          <w:szCs w:val="28"/>
        </w:rPr>
        <w:t>Таркиби эл</w:t>
      </w:r>
      <w:r w:rsidRPr="00555D60">
        <w:rPr>
          <w:bCs/>
          <w:sz w:val="28"/>
          <w:szCs w:val="28"/>
        </w:rPr>
        <w:t xml:space="preserve">итологияи фалсафиро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элитологияи анталогӣ, элитологии геносологӣ, элитологияи фалсафию антропологӣ ва элитологияи персонализм</w:t>
      </w:r>
      <w:r w:rsidRPr="00555D60">
        <w:rPr>
          <w:bCs/>
          <w:sz w:val="28"/>
          <w:szCs w:val="28"/>
        </w:rPr>
        <w:t>; $B)</w:t>
      </w:r>
      <w:r w:rsidRPr="00555D60">
        <w:rPr>
          <w:sz w:val="28"/>
          <w:szCs w:val="28"/>
        </w:rPr>
        <w:t xml:space="preserve"> элитологияи анталогӣ, элитологии геносологӣ ва элитологияи персонализм</w:t>
      </w:r>
      <w:r w:rsidRPr="00555D60">
        <w:rPr>
          <w:bCs/>
          <w:sz w:val="28"/>
          <w:szCs w:val="28"/>
        </w:rPr>
        <w:t xml:space="preserve">; $C) </w:t>
      </w:r>
      <w:r w:rsidRPr="00555D60">
        <w:rPr>
          <w:sz w:val="28"/>
          <w:szCs w:val="28"/>
        </w:rPr>
        <w:t>элитологияи анталогӣ, элитологии геносологӣ, элитологияи антропологӣ ва элитологияи персонализм</w:t>
      </w:r>
      <w:r w:rsidRPr="00555D60">
        <w:rPr>
          <w:bCs/>
          <w:sz w:val="28"/>
          <w:szCs w:val="28"/>
        </w:rPr>
        <w:t xml:space="preserve">; $D) </w:t>
      </w:r>
      <w:r w:rsidRPr="00555D60">
        <w:rPr>
          <w:sz w:val="28"/>
          <w:szCs w:val="28"/>
        </w:rPr>
        <w:t>элитологии геносологӣ, элитологияи фалсафию антропологӣ ва элитологияи персонализм</w:t>
      </w:r>
      <w:r w:rsidRPr="00555D60">
        <w:rPr>
          <w:bCs/>
          <w:sz w:val="28"/>
          <w:szCs w:val="28"/>
        </w:rPr>
        <w:t xml:space="preserve">; $E) </w:t>
      </w:r>
      <w:r w:rsidRPr="00555D60">
        <w:rPr>
          <w:sz w:val="28"/>
          <w:szCs w:val="28"/>
        </w:rPr>
        <w:t>элитологии амалӣ, элитологияи амалӣ, элитологияи фалсафию антропологӣ ва элитологияи персонализм</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@31.</w:t>
      </w:r>
    </w:p>
    <w:p w:rsidR="00970E65" w:rsidRPr="00555D60" w:rsidRDefault="00970E65" w:rsidP="004F75A3">
      <w:pPr>
        <w:spacing w:before="480"/>
        <w:contextualSpacing/>
        <w:jc w:val="both"/>
        <w:rPr>
          <w:bCs/>
          <w:sz w:val="28"/>
          <w:szCs w:val="28"/>
        </w:rPr>
      </w:pPr>
      <w:r w:rsidRPr="00555D60">
        <w:rPr>
          <w:sz w:val="28"/>
          <w:szCs w:val="28"/>
        </w:rPr>
        <w:t xml:space="preserve">Махсусиятҳои хосси муносибати миёни элитаҳоро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баробарӣ, рақобатӣ ва шарикӣ</w:t>
      </w:r>
      <w:r w:rsidRPr="00555D60">
        <w:rPr>
          <w:bCs/>
          <w:sz w:val="28"/>
          <w:szCs w:val="28"/>
        </w:rPr>
        <w:t xml:space="preserve">; $B) динӣ, маданӣ ва рақобатӣ; $C) иқтисодӣ, иҷтимоӣ ва маданӣ; $D) рафиқӣ, дӯстӣ ва баробарӣ; $E) элита хосиятҳоро аз идоракунӣ ба худ мегирад; </w:t>
      </w:r>
    </w:p>
    <w:p w:rsidR="00970E65" w:rsidRPr="00555D60" w:rsidRDefault="00970E65" w:rsidP="004F75A3">
      <w:pPr>
        <w:spacing w:before="480"/>
        <w:contextualSpacing/>
        <w:jc w:val="both"/>
        <w:rPr>
          <w:bCs/>
          <w:sz w:val="28"/>
          <w:szCs w:val="28"/>
        </w:rPr>
      </w:pPr>
      <w:r w:rsidRPr="00555D60">
        <w:rPr>
          <w:bCs/>
          <w:sz w:val="28"/>
          <w:szCs w:val="28"/>
        </w:rPr>
        <w:t>@32.</w:t>
      </w:r>
    </w:p>
    <w:p w:rsidR="00970E65" w:rsidRPr="00555D60" w:rsidRDefault="00970E65" w:rsidP="004F75A3">
      <w:pPr>
        <w:spacing w:before="480"/>
        <w:contextualSpacing/>
        <w:jc w:val="both"/>
        <w:rPr>
          <w:bCs/>
          <w:sz w:val="28"/>
          <w:szCs w:val="28"/>
        </w:rPr>
      </w:pPr>
      <w:r w:rsidRPr="00555D60">
        <w:rPr>
          <w:sz w:val="28"/>
          <w:szCs w:val="28"/>
        </w:rPr>
        <w:t>Оё таркиби элитаи соҳавиро дар ҷомеа аз рӯй як ченак тасниф намудан мункин аст?</w:t>
      </w:r>
    </w:p>
    <w:p w:rsidR="00970E65" w:rsidRPr="00555D60" w:rsidRDefault="00970E65" w:rsidP="004F75A3">
      <w:pPr>
        <w:spacing w:before="480"/>
        <w:contextualSpacing/>
        <w:jc w:val="both"/>
        <w:rPr>
          <w:bCs/>
          <w:sz w:val="28"/>
          <w:szCs w:val="28"/>
        </w:rPr>
      </w:pPr>
      <w:r w:rsidRPr="00555D60">
        <w:rPr>
          <w:bCs/>
          <w:sz w:val="28"/>
          <w:szCs w:val="28"/>
        </w:rPr>
        <w:t>$A) оре, он аз руйи соҳаҳои гуногуни ҳаёти ҷамъиятӣ тасниф намегардад;</w:t>
      </w:r>
      <w:r w:rsidRPr="00555D60">
        <w:rPr>
          <w:bCs/>
          <w:sz w:val="28"/>
          <w:szCs w:val="28"/>
          <w:lang w:val="tg-Cyrl-TJ"/>
        </w:rPr>
        <w:t xml:space="preserve"> </w:t>
      </w:r>
      <w:r w:rsidRPr="00555D60">
        <w:rPr>
          <w:bCs/>
          <w:sz w:val="28"/>
          <w:szCs w:val="28"/>
        </w:rPr>
        <w:t>$B) бале, он таснифоти ягона дорад; $C) он аз руйи соҳаҳои гуногуни ҳаёти ҷамъиятӣ тасниф намегардад; $D)</w:t>
      </w:r>
      <w:r w:rsidRPr="00555D60">
        <w:rPr>
          <w:sz w:val="28"/>
          <w:szCs w:val="28"/>
        </w:rPr>
        <w:t>таркиби элитаи соҳавӣ дар ҳаёти ҷамъиятӣ мавҷуд нест</w:t>
      </w:r>
      <w:r w:rsidRPr="00555D60">
        <w:rPr>
          <w:bCs/>
          <w:sz w:val="28"/>
          <w:szCs w:val="28"/>
        </w:rPr>
        <w:t>; $E) не, он аз руйи соҳаҳои гуногуни ҳаёти ҷамъиятӣ тасниф мегардад;</w:t>
      </w:r>
    </w:p>
    <w:p w:rsidR="00970E65" w:rsidRPr="00555D60" w:rsidRDefault="00970E65" w:rsidP="004F75A3">
      <w:pPr>
        <w:spacing w:before="480"/>
        <w:contextualSpacing/>
        <w:jc w:val="both"/>
        <w:rPr>
          <w:bCs/>
          <w:sz w:val="28"/>
          <w:szCs w:val="28"/>
        </w:rPr>
      </w:pPr>
      <w:r w:rsidRPr="00555D60">
        <w:rPr>
          <w:bCs/>
          <w:sz w:val="28"/>
          <w:szCs w:val="28"/>
        </w:rPr>
        <w:t>@33.</w:t>
      </w:r>
    </w:p>
    <w:p w:rsidR="00970E65" w:rsidRPr="00555D60" w:rsidRDefault="00970E65" w:rsidP="004F75A3">
      <w:pPr>
        <w:spacing w:before="480"/>
        <w:contextualSpacing/>
        <w:jc w:val="both"/>
        <w:rPr>
          <w:bCs/>
          <w:sz w:val="28"/>
          <w:szCs w:val="28"/>
        </w:rPr>
      </w:pPr>
      <w:r w:rsidRPr="00555D60">
        <w:rPr>
          <w:rStyle w:val="Strong"/>
          <w:b w:val="0"/>
          <w:sz w:val="28"/>
          <w:szCs w:val="28"/>
        </w:rPr>
        <w:t xml:space="preserve">Методологияи элитология дар чӣ зоҳир мегардад?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rStyle w:val="Strong"/>
          <w:b w:val="0"/>
          <w:sz w:val="28"/>
          <w:szCs w:val="28"/>
        </w:rPr>
        <w:t>дар шакли комплексӣ бо тарҳи далелҳои меъёрӣ, тадқиқотҳои нақшавӣ, қабулу ҷамъоварии маълумотҳо ва ғайраҳо зоҳир мегардад</w:t>
      </w:r>
      <w:r w:rsidRPr="00555D60">
        <w:rPr>
          <w:bCs/>
          <w:sz w:val="28"/>
          <w:szCs w:val="28"/>
        </w:rPr>
        <w:t xml:space="preserve">; $B) </w:t>
      </w:r>
      <w:r w:rsidRPr="00555D60">
        <w:rPr>
          <w:rStyle w:val="Strong"/>
          <w:b w:val="0"/>
          <w:sz w:val="28"/>
          <w:szCs w:val="28"/>
        </w:rPr>
        <w:t>дар шакли комплексӣ бо тарҳи далелҳои меъёрӣ, қабулу ҷамъоварии маълумотҳо ва ғайраҳо зоҳир мегардад</w:t>
      </w:r>
      <w:r w:rsidRPr="00555D60">
        <w:rPr>
          <w:bCs/>
          <w:sz w:val="28"/>
          <w:szCs w:val="28"/>
        </w:rPr>
        <w:t xml:space="preserve">; $C) </w:t>
      </w:r>
      <w:r w:rsidRPr="00555D60">
        <w:rPr>
          <w:rStyle w:val="Strong"/>
          <w:b w:val="0"/>
          <w:sz w:val="28"/>
          <w:szCs w:val="28"/>
        </w:rPr>
        <w:t>дар шакли комплексӣ бо тарҳи далелҳои меъёрӣ, тадқиқотҳои нақшавӣ зоҳир мегардад</w:t>
      </w:r>
      <w:r w:rsidRPr="00555D60">
        <w:rPr>
          <w:bCs/>
          <w:sz w:val="28"/>
          <w:szCs w:val="28"/>
        </w:rPr>
        <w:t xml:space="preserve">; $D) </w:t>
      </w:r>
      <w:r w:rsidRPr="00555D60">
        <w:rPr>
          <w:rStyle w:val="Strong"/>
          <w:b w:val="0"/>
          <w:sz w:val="28"/>
          <w:szCs w:val="28"/>
        </w:rPr>
        <w:t>дар шакли комплексӣ бо тарҳи далелҳои меъёрӣ, маълумотҳоро коркард менамояд</w:t>
      </w:r>
      <w:r w:rsidRPr="00555D60">
        <w:rPr>
          <w:bCs/>
          <w:sz w:val="28"/>
          <w:szCs w:val="28"/>
        </w:rPr>
        <w:t xml:space="preserve">; $E) </w:t>
      </w:r>
      <w:r w:rsidRPr="00555D60">
        <w:rPr>
          <w:rStyle w:val="Strong"/>
          <w:b w:val="0"/>
          <w:sz w:val="28"/>
          <w:szCs w:val="28"/>
        </w:rPr>
        <w:t>дар қабулу ҷамъоварии маълумотҳо зоҳир мегардад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@34.</w:t>
      </w:r>
    </w:p>
    <w:p w:rsidR="00970E65" w:rsidRPr="00555D60" w:rsidRDefault="00970E65" w:rsidP="004F75A3">
      <w:pPr>
        <w:spacing w:before="480"/>
        <w:contextualSpacing/>
        <w:jc w:val="both"/>
        <w:rPr>
          <w:rStyle w:val="Strong"/>
          <w:b w:val="0"/>
          <w:sz w:val="28"/>
          <w:szCs w:val="28"/>
        </w:rPr>
      </w:pPr>
      <w:r w:rsidRPr="00555D60">
        <w:rPr>
          <w:rStyle w:val="Strong"/>
          <w:b w:val="0"/>
          <w:sz w:val="28"/>
          <w:szCs w:val="28"/>
        </w:rPr>
        <w:t>Раванди рушди методологияи элитология ба кадом давраҳо ҷудо мегардад?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rStyle w:val="Strong"/>
          <w:b w:val="0"/>
          <w:sz w:val="28"/>
          <w:szCs w:val="28"/>
        </w:rPr>
        <w:t>д</w:t>
      </w:r>
      <w:r w:rsidRPr="00555D60">
        <w:rPr>
          <w:sz w:val="28"/>
          <w:szCs w:val="28"/>
        </w:rPr>
        <w:t>авраи классикӣ, давраи бихевиористӣ ва давраи постбихевиористӣ</w:t>
      </w:r>
      <w:r w:rsidRPr="00555D60">
        <w:rPr>
          <w:bCs/>
          <w:sz w:val="28"/>
          <w:szCs w:val="28"/>
        </w:rPr>
        <w:t xml:space="preserve">; $B) </w:t>
      </w:r>
      <w:r w:rsidRPr="00555D60">
        <w:rPr>
          <w:rStyle w:val="Strong"/>
          <w:b w:val="0"/>
          <w:sz w:val="28"/>
          <w:szCs w:val="28"/>
        </w:rPr>
        <w:t xml:space="preserve">давраи </w:t>
      </w:r>
      <w:r w:rsidRPr="00555D60">
        <w:rPr>
          <w:sz w:val="28"/>
          <w:szCs w:val="28"/>
        </w:rPr>
        <w:t xml:space="preserve">классикӣ, </w:t>
      </w:r>
      <w:r w:rsidRPr="00555D60">
        <w:rPr>
          <w:rStyle w:val="Strong"/>
          <w:b w:val="0"/>
          <w:sz w:val="28"/>
          <w:szCs w:val="28"/>
        </w:rPr>
        <w:t xml:space="preserve">давраи </w:t>
      </w:r>
      <w:r w:rsidRPr="00555D60">
        <w:rPr>
          <w:sz w:val="28"/>
          <w:szCs w:val="28"/>
        </w:rPr>
        <w:t xml:space="preserve">бихевиористӣ ва </w:t>
      </w:r>
      <w:r w:rsidRPr="00555D60">
        <w:rPr>
          <w:rStyle w:val="Strong"/>
          <w:b w:val="0"/>
          <w:sz w:val="28"/>
          <w:szCs w:val="28"/>
        </w:rPr>
        <w:t xml:space="preserve">давраи </w:t>
      </w:r>
      <w:r w:rsidRPr="00555D60">
        <w:rPr>
          <w:sz w:val="28"/>
          <w:szCs w:val="28"/>
        </w:rPr>
        <w:t>тадқиқотӣ</w:t>
      </w:r>
      <w:r w:rsidRPr="00555D60">
        <w:rPr>
          <w:bCs/>
          <w:sz w:val="28"/>
          <w:szCs w:val="28"/>
        </w:rPr>
        <w:t xml:space="preserve">; $C) </w:t>
      </w:r>
      <w:r w:rsidRPr="00555D60">
        <w:rPr>
          <w:rStyle w:val="Strong"/>
          <w:b w:val="0"/>
          <w:sz w:val="28"/>
          <w:szCs w:val="28"/>
        </w:rPr>
        <w:t>давраи то</w:t>
      </w:r>
      <w:r w:rsidRPr="00555D60">
        <w:rPr>
          <w:sz w:val="28"/>
          <w:szCs w:val="28"/>
        </w:rPr>
        <w:t xml:space="preserve"> классикӣ, </w:t>
      </w:r>
      <w:r w:rsidRPr="00555D60">
        <w:rPr>
          <w:rStyle w:val="Strong"/>
          <w:b w:val="0"/>
          <w:sz w:val="28"/>
          <w:szCs w:val="28"/>
        </w:rPr>
        <w:t xml:space="preserve">давраи </w:t>
      </w:r>
      <w:r w:rsidRPr="00555D60">
        <w:rPr>
          <w:sz w:val="28"/>
          <w:szCs w:val="28"/>
        </w:rPr>
        <w:t xml:space="preserve">классикӣ ва </w:t>
      </w:r>
      <w:r w:rsidRPr="00555D60">
        <w:rPr>
          <w:rStyle w:val="Strong"/>
          <w:b w:val="0"/>
          <w:sz w:val="28"/>
          <w:szCs w:val="28"/>
        </w:rPr>
        <w:t xml:space="preserve">давраи </w:t>
      </w:r>
      <w:r w:rsidRPr="00555D60">
        <w:rPr>
          <w:sz w:val="28"/>
          <w:szCs w:val="28"/>
        </w:rPr>
        <w:t>бихевиористӣ</w:t>
      </w:r>
      <w:r w:rsidRPr="00555D60">
        <w:rPr>
          <w:bCs/>
          <w:sz w:val="28"/>
          <w:szCs w:val="28"/>
        </w:rPr>
        <w:t xml:space="preserve">; $D) </w:t>
      </w:r>
      <w:r w:rsidRPr="00555D60">
        <w:rPr>
          <w:rStyle w:val="Strong"/>
          <w:b w:val="0"/>
          <w:sz w:val="28"/>
          <w:szCs w:val="28"/>
        </w:rPr>
        <w:t>давраи то</w:t>
      </w:r>
      <w:r w:rsidRPr="00555D60">
        <w:rPr>
          <w:sz w:val="28"/>
          <w:szCs w:val="28"/>
        </w:rPr>
        <w:t xml:space="preserve"> классикӣ, </w:t>
      </w:r>
      <w:r w:rsidRPr="00555D60">
        <w:rPr>
          <w:rStyle w:val="Strong"/>
          <w:b w:val="0"/>
          <w:sz w:val="28"/>
          <w:szCs w:val="28"/>
        </w:rPr>
        <w:t xml:space="preserve">давраи </w:t>
      </w:r>
      <w:r w:rsidRPr="00555D60">
        <w:rPr>
          <w:sz w:val="28"/>
          <w:szCs w:val="28"/>
        </w:rPr>
        <w:t xml:space="preserve">классикӣ ва </w:t>
      </w:r>
      <w:r w:rsidRPr="00555D60">
        <w:rPr>
          <w:rStyle w:val="Strong"/>
          <w:b w:val="0"/>
          <w:sz w:val="28"/>
          <w:szCs w:val="28"/>
        </w:rPr>
        <w:t xml:space="preserve">давраи </w:t>
      </w:r>
      <w:r w:rsidRPr="00555D60">
        <w:rPr>
          <w:sz w:val="28"/>
          <w:szCs w:val="28"/>
        </w:rPr>
        <w:t>постбихевиористӣ</w:t>
      </w:r>
      <w:r w:rsidRPr="00555D60">
        <w:rPr>
          <w:bCs/>
          <w:sz w:val="28"/>
          <w:szCs w:val="28"/>
        </w:rPr>
        <w:t xml:space="preserve">; $E) </w:t>
      </w:r>
      <w:r w:rsidRPr="00555D60">
        <w:rPr>
          <w:rStyle w:val="Strong"/>
          <w:b w:val="0"/>
          <w:sz w:val="28"/>
          <w:szCs w:val="28"/>
        </w:rPr>
        <w:t xml:space="preserve">давраи </w:t>
      </w:r>
      <w:r w:rsidRPr="00555D60">
        <w:rPr>
          <w:sz w:val="28"/>
          <w:szCs w:val="28"/>
        </w:rPr>
        <w:t xml:space="preserve">бихевиористӣ ва </w:t>
      </w:r>
      <w:r w:rsidRPr="00555D60">
        <w:rPr>
          <w:rStyle w:val="Strong"/>
          <w:b w:val="0"/>
          <w:sz w:val="28"/>
          <w:szCs w:val="28"/>
        </w:rPr>
        <w:t>давраи</w:t>
      </w:r>
      <w:r w:rsidRPr="00555D60">
        <w:rPr>
          <w:sz w:val="28"/>
          <w:szCs w:val="28"/>
        </w:rPr>
        <w:t xml:space="preserve"> постбихевиористӣ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@35.</w:t>
      </w:r>
    </w:p>
    <w:p w:rsidR="00970E65" w:rsidRPr="00555D60" w:rsidRDefault="00970E65" w:rsidP="004F75A3">
      <w:pPr>
        <w:spacing w:before="480"/>
        <w:contextualSpacing/>
        <w:jc w:val="both"/>
        <w:rPr>
          <w:sz w:val="28"/>
          <w:szCs w:val="28"/>
        </w:rPr>
      </w:pPr>
      <w:r w:rsidRPr="00555D60">
        <w:rPr>
          <w:sz w:val="28"/>
          <w:szCs w:val="28"/>
        </w:rPr>
        <w:t>Элитология дар шароити муосир аз кадом методҳо бештар истифода менамояд?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методи сотсиологӣ, методи антропологӣ, методи психологӣ, методи герменвтикӣ, методи семиотекӣ, методи назарияи моҷарои иҷтимоӣ, методи назарияи табодул, методи системанокӣ ва ғ.</w:t>
      </w:r>
      <w:r w:rsidRPr="00555D60">
        <w:rPr>
          <w:bCs/>
          <w:sz w:val="28"/>
          <w:szCs w:val="28"/>
        </w:rPr>
        <w:t xml:space="preserve">; $B) </w:t>
      </w:r>
      <w:r w:rsidRPr="00555D60">
        <w:rPr>
          <w:sz w:val="28"/>
          <w:szCs w:val="28"/>
        </w:rPr>
        <w:t>методи сотсиологӣ, методи антропологӣ, методи психологӣ, методи герменвтикӣ, методи семиотекӣ</w:t>
      </w:r>
      <w:r w:rsidRPr="00555D60">
        <w:rPr>
          <w:bCs/>
          <w:sz w:val="28"/>
          <w:szCs w:val="28"/>
        </w:rPr>
        <w:t xml:space="preserve">; $C) </w:t>
      </w:r>
      <w:r w:rsidRPr="00555D60">
        <w:rPr>
          <w:sz w:val="28"/>
          <w:szCs w:val="28"/>
        </w:rPr>
        <w:t>методи сотсиологӣ, методи антропологӣ, методи психологӣ, методи назарияи табодул, методи системанокӣ</w:t>
      </w:r>
      <w:r w:rsidRPr="00555D60">
        <w:rPr>
          <w:bCs/>
          <w:sz w:val="28"/>
          <w:szCs w:val="28"/>
        </w:rPr>
        <w:t xml:space="preserve">; $D) </w:t>
      </w:r>
      <w:r w:rsidRPr="00555D60">
        <w:rPr>
          <w:sz w:val="28"/>
          <w:szCs w:val="28"/>
        </w:rPr>
        <w:t>методи герменвтикӣ, методи семиотекӣ, методи назарияи моҷарои иҷтимоӣ, методи назарияи табодул, методи системанокӣ</w:t>
      </w:r>
      <w:r w:rsidRPr="00555D60">
        <w:rPr>
          <w:bCs/>
          <w:sz w:val="28"/>
          <w:szCs w:val="28"/>
        </w:rPr>
        <w:t xml:space="preserve">; $E) </w:t>
      </w:r>
      <w:r w:rsidRPr="00555D60">
        <w:rPr>
          <w:sz w:val="28"/>
          <w:szCs w:val="28"/>
        </w:rPr>
        <w:t>методи сотсиологӣ, методи антропологӣ, методи психологӣ, методи герменвтикӣ, методи семиотекӣ, ва ғ</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@36.</w:t>
      </w:r>
    </w:p>
    <w:p w:rsidR="00970E65" w:rsidRPr="00555D60" w:rsidRDefault="00970E65" w:rsidP="004F75A3">
      <w:pPr>
        <w:spacing w:before="480"/>
        <w:contextualSpacing/>
        <w:jc w:val="both"/>
        <w:rPr>
          <w:bCs/>
          <w:sz w:val="28"/>
          <w:szCs w:val="28"/>
        </w:rPr>
      </w:pPr>
      <w:r w:rsidRPr="00555D60">
        <w:rPr>
          <w:bCs/>
          <w:sz w:val="28"/>
          <w:szCs w:val="28"/>
        </w:rPr>
        <w:t>Элитология кадом масъалаҳоро меомӯзад, муайян намоед?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тамоми доираҳои элитаи таъсиррасон ва гурӯҳҳои иқтисодӣ-сиёсӣ, синфи ҳукумронро фаро мегиранд</w:t>
      </w:r>
      <w:r w:rsidRPr="00555D60">
        <w:rPr>
          <w:bCs/>
          <w:sz w:val="28"/>
          <w:szCs w:val="28"/>
        </w:rPr>
        <w:t xml:space="preserve">; $B) </w:t>
      </w:r>
      <w:r w:rsidRPr="00555D60">
        <w:rPr>
          <w:sz w:val="28"/>
          <w:szCs w:val="28"/>
        </w:rPr>
        <w:t>тамоми доираҳои элитаи таъсиррасон ва гурӯҳҳои иқтисодӣ-сиёсӣ, синфи ҳукумронро, ки дар даст захираҳои моддӣ бо воситаҳои ташкилӣ-техникӣ ва ВАО-ро доранд, фаро мегиранд</w:t>
      </w:r>
      <w:r w:rsidRPr="00555D60">
        <w:rPr>
          <w:bCs/>
          <w:sz w:val="28"/>
          <w:szCs w:val="28"/>
        </w:rPr>
        <w:t xml:space="preserve">; $C) </w:t>
      </w:r>
      <w:r w:rsidRPr="00555D60">
        <w:rPr>
          <w:sz w:val="28"/>
          <w:szCs w:val="28"/>
        </w:rPr>
        <w:t>тамоми доираҳои элитаи таъсиррасон ва гурӯҳҳои фишороварро фаро мегиранд</w:t>
      </w:r>
      <w:r w:rsidRPr="00555D60">
        <w:rPr>
          <w:bCs/>
          <w:sz w:val="28"/>
          <w:szCs w:val="28"/>
        </w:rPr>
        <w:t xml:space="preserve">; $D) </w:t>
      </w:r>
      <w:r w:rsidRPr="00555D60">
        <w:rPr>
          <w:sz w:val="28"/>
          <w:szCs w:val="28"/>
        </w:rPr>
        <w:t>тамоми муносибатҳоро дар сатҳи гуногун фаро мегиранд</w:t>
      </w:r>
      <w:r w:rsidRPr="00555D60">
        <w:rPr>
          <w:bCs/>
          <w:sz w:val="28"/>
          <w:szCs w:val="28"/>
        </w:rPr>
        <w:t>; $E) масъалаи омӯзиши элитология ин элита мебошад;</w:t>
      </w:r>
    </w:p>
    <w:p w:rsidR="00970E65" w:rsidRPr="00555D60" w:rsidRDefault="00970E65" w:rsidP="004F75A3">
      <w:pPr>
        <w:spacing w:before="480"/>
        <w:contextualSpacing/>
        <w:jc w:val="both"/>
        <w:rPr>
          <w:bCs/>
          <w:sz w:val="28"/>
          <w:szCs w:val="28"/>
        </w:rPr>
      </w:pPr>
      <w:r w:rsidRPr="00555D60">
        <w:rPr>
          <w:bCs/>
          <w:sz w:val="28"/>
          <w:szCs w:val="28"/>
        </w:rPr>
        <w:t>@37.</w:t>
      </w:r>
    </w:p>
    <w:p w:rsidR="00970E65" w:rsidRPr="00555D60" w:rsidRDefault="00970E65" w:rsidP="004F75A3">
      <w:pPr>
        <w:spacing w:before="480"/>
        <w:contextualSpacing/>
        <w:jc w:val="both"/>
        <w:rPr>
          <w:bCs/>
          <w:sz w:val="28"/>
          <w:szCs w:val="28"/>
        </w:rPr>
      </w:pPr>
      <w:r w:rsidRPr="00555D60">
        <w:rPr>
          <w:sz w:val="28"/>
          <w:szCs w:val="28"/>
        </w:rPr>
        <w:t>Ба элитаи сиёсӣ ки дохил мешавад</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идоракунандагон, ҳокимиятдорон ва доира</w:t>
      </w:r>
      <w:r w:rsidRPr="00555D60">
        <w:rPr>
          <w:sz w:val="28"/>
          <w:szCs w:val="28"/>
          <w:lang w:val="tg-Cyrl-TJ"/>
        </w:rPr>
        <w:t>ҳ</w:t>
      </w:r>
      <w:r w:rsidRPr="00555D60">
        <w:rPr>
          <w:sz w:val="28"/>
          <w:szCs w:val="28"/>
        </w:rPr>
        <w:t>ои</w:t>
      </w:r>
      <w:r w:rsidRPr="00555D60">
        <w:rPr>
          <w:sz w:val="28"/>
          <w:szCs w:val="28"/>
          <w:lang w:val="tg-Cyrl-TJ"/>
        </w:rPr>
        <w:t xml:space="preserve"> </w:t>
      </w:r>
      <w:r w:rsidRPr="00555D60">
        <w:rPr>
          <w:sz w:val="28"/>
          <w:szCs w:val="28"/>
        </w:rPr>
        <w:t>р</w:t>
      </w:r>
      <w:r w:rsidRPr="00555D60">
        <w:rPr>
          <w:sz w:val="28"/>
          <w:szCs w:val="28"/>
          <w:lang w:val="tg-Cyrl-TJ"/>
        </w:rPr>
        <w:t>оҳбарикунанда</w:t>
      </w:r>
      <w:r w:rsidRPr="00555D60">
        <w:rPr>
          <w:bCs/>
          <w:sz w:val="28"/>
          <w:szCs w:val="28"/>
        </w:rPr>
        <w:t>; $B) синфи идоракунанда</w:t>
      </w:r>
      <w:r w:rsidRPr="00555D60">
        <w:rPr>
          <w:bCs/>
          <w:sz w:val="28"/>
          <w:szCs w:val="28"/>
          <w:lang w:val="tg-Cyrl-TJ"/>
        </w:rPr>
        <w:t>, синфи сиёсӣ</w:t>
      </w:r>
      <w:r w:rsidRPr="00555D60">
        <w:rPr>
          <w:bCs/>
          <w:sz w:val="28"/>
          <w:szCs w:val="28"/>
        </w:rPr>
        <w:t>; $C) синфи ҳокимиятдор</w:t>
      </w:r>
      <w:r w:rsidRPr="00555D60">
        <w:rPr>
          <w:bCs/>
          <w:sz w:val="28"/>
          <w:szCs w:val="28"/>
          <w:lang w:val="tg-Cyrl-TJ"/>
        </w:rPr>
        <w:t>, идоракунанда, гуруҳи фишоровар</w:t>
      </w:r>
      <w:r w:rsidRPr="00555D60">
        <w:rPr>
          <w:bCs/>
          <w:sz w:val="28"/>
          <w:szCs w:val="28"/>
        </w:rPr>
        <w:t xml:space="preserve">; $D) </w:t>
      </w:r>
      <w:r w:rsidRPr="00555D60">
        <w:rPr>
          <w:bCs/>
          <w:sz w:val="28"/>
          <w:szCs w:val="28"/>
          <w:lang w:val="tg-Cyrl-TJ"/>
        </w:rPr>
        <w:t xml:space="preserve">элитаи ҷиноӣ, ҳарбӣ, иқтисодӣ, </w:t>
      </w:r>
      <w:r w:rsidRPr="00555D60">
        <w:rPr>
          <w:bCs/>
          <w:sz w:val="28"/>
          <w:szCs w:val="28"/>
        </w:rPr>
        <w:t>синфи идорашаванда</w:t>
      </w:r>
      <w:r w:rsidRPr="00555D60">
        <w:rPr>
          <w:bCs/>
          <w:sz w:val="28"/>
          <w:szCs w:val="28"/>
          <w:lang w:val="tg-Cyrl-TJ"/>
        </w:rPr>
        <w:t xml:space="preserve"> ва идоракунанда</w:t>
      </w:r>
      <w:r w:rsidRPr="00555D60">
        <w:rPr>
          <w:bCs/>
          <w:sz w:val="28"/>
          <w:szCs w:val="28"/>
        </w:rPr>
        <w:t>; $E)</w:t>
      </w:r>
      <w:r w:rsidRPr="00555D60">
        <w:rPr>
          <w:bCs/>
          <w:sz w:val="28"/>
          <w:szCs w:val="28"/>
          <w:lang w:val="tg-Cyrl-TJ"/>
        </w:rPr>
        <w:t xml:space="preserve"> омма,</w:t>
      </w:r>
      <w:r w:rsidRPr="00555D60">
        <w:rPr>
          <w:bCs/>
          <w:sz w:val="28"/>
          <w:szCs w:val="28"/>
        </w:rPr>
        <w:t xml:space="preserve"> соҳибкорон ва иқтисодчиён; </w:t>
      </w:r>
    </w:p>
    <w:p w:rsidR="00970E65" w:rsidRPr="00555D60" w:rsidRDefault="00970E65" w:rsidP="004F75A3">
      <w:pPr>
        <w:spacing w:before="480"/>
        <w:contextualSpacing/>
        <w:jc w:val="both"/>
        <w:rPr>
          <w:bCs/>
          <w:sz w:val="28"/>
          <w:szCs w:val="28"/>
        </w:rPr>
      </w:pPr>
      <w:r w:rsidRPr="00555D60">
        <w:rPr>
          <w:bCs/>
          <w:sz w:val="28"/>
          <w:szCs w:val="28"/>
        </w:rPr>
        <w:t>@38.</w:t>
      </w:r>
    </w:p>
    <w:p w:rsidR="00970E65" w:rsidRPr="00555D60" w:rsidRDefault="00970E65" w:rsidP="004F75A3">
      <w:pPr>
        <w:spacing w:before="480"/>
        <w:contextualSpacing/>
        <w:jc w:val="both"/>
        <w:rPr>
          <w:bCs/>
          <w:sz w:val="28"/>
          <w:szCs w:val="28"/>
        </w:rPr>
      </w:pPr>
      <w:r w:rsidRPr="00555D60">
        <w:rPr>
          <w:bCs/>
          <w:sz w:val="28"/>
          <w:szCs w:val="28"/>
        </w:rPr>
        <w:t>Элитаи сиёсӣ чист?</w:t>
      </w:r>
    </w:p>
    <w:p w:rsidR="00970E65" w:rsidRPr="00555D60" w:rsidRDefault="00970E65" w:rsidP="004F75A3">
      <w:pPr>
        <w:spacing w:before="480"/>
        <w:contextualSpacing/>
        <w:jc w:val="both"/>
        <w:rPr>
          <w:bCs/>
          <w:sz w:val="28"/>
          <w:szCs w:val="28"/>
        </w:rPr>
      </w:pPr>
      <w:r w:rsidRPr="00555D60">
        <w:rPr>
          <w:bCs/>
          <w:sz w:val="28"/>
          <w:szCs w:val="28"/>
        </w:rPr>
        <w:t xml:space="preserve">$A) элитаи сиёсӣ - ин маҷмуи идоракунандагонро фаро мегирад; $B) </w:t>
      </w:r>
      <w:r w:rsidRPr="00555D60">
        <w:rPr>
          <w:sz w:val="28"/>
          <w:szCs w:val="28"/>
        </w:rPr>
        <w:t>элитаи сиёсӣ - ин гуруҳи калони иҷтимоӣ, соҳиби сатҳи муайяни таъсири сиёсӣ ва сарчашмаи асосии кадрҳои идоракунанда барои институтҳои ҳокимият ё давлат ва ё ҷамъият мебошад, номида мешавад</w:t>
      </w:r>
      <w:r w:rsidRPr="00555D60">
        <w:rPr>
          <w:bCs/>
          <w:sz w:val="28"/>
          <w:szCs w:val="28"/>
        </w:rPr>
        <w:t xml:space="preserve">; $C) элитаи сиёсӣ – ин доираи муайяни </w:t>
      </w:r>
      <w:r w:rsidRPr="00555D60">
        <w:rPr>
          <w:sz w:val="28"/>
          <w:szCs w:val="28"/>
        </w:rPr>
        <w:t>иҷтимоӣ, соҳиби сатҳи муайяни таъсири сиёсӣ мебошад</w:t>
      </w:r>
      <w:r w:rsidRPr="00555D60">
        <w:rPr>
          <w:bCs/>
          <w:sz w:val="28"/>
          <w:szCs w:val="28"/>
        </w:rPr>
        <w:t>; $D)</w:t>
      </w:r>
      <w:r w:rsidRPr="00555D60">
        <w:rPr>
          <w:bCs/>
          <w:sz w:val="28"/>
          <w:szCs w:val="28"/>
          <w:lang w:val="tg-Cyrl-TJ"/>
        </w:rPr>
        <w:t xml:space="preserve"> </w:t>
      </w:r>
      <w:r w:rsidRPr="00555D60">
        <w:rPr>
          <w:bCs/>
          <w:sz w:val="28"/>
          <w:szCs w:val="28"/>
        </w:rPr>
        <w:t xml:space="preserve">элитаи сиёсӣ ин доираи муайяни сиёсӣ ва иҷтимоиро фаро мегирад; $E) элитаи сиёсӣ ин маҷмуи фаҳмишҳо дар бораи элита мебошад; </w:t>
      </w:r>
    </w:p>
    <w:p w:rsidR="00970E65" w:rsidRPr="00555D60" w:rsidRDefault="00970E65" w:rsidP="004F75A3">
      <w:pPr>
        <w:spacing w:before="480"/>
        <w:contextualSpacing/>
        <w:jc w:val="both"/>
        <w:rPr>
          <w:bCs/>
          <w:sz w:val="28"/>
          <w:szCs w:val="28"/>
        </w:rPr>
      </w:pPr>
      <w:r w:rsidRPr="00555D60">
        <w:rPr>
          <w:bCs/>
          <w:sz w:val="28"/>
          <w:szCs w:val="28"/>
        </w:rPr>
        <w:t>@39.</w:t>
      </w:r>
    </w:p>
    <w:p w:rsidR="00970E65" w:rsidRPr="00555D60" w:rsidRDefault="00970E65" w:rsidP="004F75A3">
      <w:pPr>
        <w:spacing w:before="480"/>
        <w:contextualSpacing/>
        <w:jc w:val="both"/>
        <w:rPr>
          <w:rStyle w:val="Strong"/>
          <w:b w:val="0"/>
          <w:sz w:val="28"/>
          <w:szCs w:val="28"/>
        </w:rPr>
      </w:pPr>
      <w:r w:rsidRPr="00555D60">
        <w:rPr>
          <w:rStyle w:val="Strong"/>
          <w:b w:val="0"/>
          <w:sz w:val="28"/>
          <w:szCs w:val="28"/>
        </w:rPr>
        <w:t>Дар рафти тадқиқоти сиёсӣ элитология аз кадом методҳо истифода менамояд?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 xml:space="preserve">методи диалектикӣ, </w:t>
      </w:r>
      <w:r w:rsidRPr="00555D60">
        <w:rPr>
          <w:rStyle w:val="apple-converted-space"/>
          <w:sz w:val="28"/>
          <w:szCs w:val="28"/>
        </w:rPr>
        <w:t>методи бихевиористӣ, методи муқоиса, методи таркибӣ, методи фаҳмиши эмпирикӣ ва ғайра</w:t>
      </w:r>
      <w:r w:rsidRPr="00555D60">
        <w:rPr>
          <w:bCs/>
          <w:sz w:val="28"/>
          <w:szCs w:val="28"/>
        </w:rPr>
        <w:t xml:space="preserve">; $B) </w:t>
      </w:r>
      <w:r w:rsidRPr="00555D60">
        <w:rPr>
          <w:sz w:val="28"/>
          <w:szCs w:val="28"/>
        </w:rPr>
        <w:t xml:space="preserve">методи диалектикӣ, </w:t>
      </w:r>
      <w:r w:rsidRPr="00555D60">
        <w:rPr>
          <w:rStyle w:val="apple-converted-space"/>
          <w:sz w:val="28"/>
          <w:szCs w:val="28"/>
        </w:rPr>
        <w:t>методи муқоисавӣ, методи таркибӣ, методи фаҳмиши эмпирикӣ</w:t>
      </w:r>
      <w:r w:rsidRPr="00555D60">
        <w:rPr>
          <w:bCs/>
          <w:sz w:val="28"/>
          <w:szCs w:val="28"/>
        </w:rPr>
        <w:t xml:space="preserve">; $C) </w:t>
      </w:r>
      <w:r w:rsidRPr="00555D60">
        <w:rPr>
          <w:rStyle w:val="apple-converted-space"/>
          <w:sz w:val="28"/>
          <w:szCs w:val="28"/>
        </w:rPr>
        <w:t>методи бихевиористӣ, методи муқоиса, методи таркибӣ, методи фаҳмиши эмпирикӣ</w:t>
      </w:r>
      <w:r w:rsidRPr="00555D60">
        <w:rPr>
          <w:bCs/>
          <w:sz w:val="28"/>
          <w:szCs w:val="28"/>
        </w:rPr>
        <w:t xml:space="preserve">; $D) </w:t>
      </w:r>
      <w:r w:rsidRPr="00555D60">
        <w:rPr>
          <w:sz w:val="28"/>
          <w:szCs w:val="28"/>
        </w:rPr>
        <w:t xml:space="preserve">методи диалектикӣ, </w:t>
      </w:r>
      <w:r w:rsidRPr="00555D60">
        <w:rPr>
          <w:rStyle w:val="apple-converted-space"/>
          <w:sz w:val="28"/>
          <w:szCs w:val="28"/>
        </w:rPr>
        <w:t>методи бихевиористӣ, методи муқоиса, методи таркибӣ</w:t>
      </w:r>
      <w:r w:rsidRPr="00555D60">
        <w:rPr>
          <w:bCs/>
          <w:sz w:val="28"/>
          <w:szCs w:val="28"/>
        </w:rPr>
        <w:t xml:space="preserve">; $E) </w:t>
      </w:r>
      <w:r w:rsidRPr="00555D60">
        <w:rPr>
          <w:sz w:val="28"/>
          <w:szCs w:val="28"/>
        </w:rPr>
        <w:t xml:space="preserve">методи диалектикӣ, </w:t>
      </w:r>
      <w:r w:rsidRPr="00555D60">
        <w:rPr>
          <w:rStyle w:val="apple-converted-space"/>
          <w:sz w:val="28"/>
          <w:szCs w:val="28"/>
        </w:rPr>
        <w:t>методи таркибӣ, методи фаҳмиши эмпирикӣ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@40.</w:t>
      </w:r>
    </w:p>
    <w:p w:rsidR="00970E65" w:rsidRPr="00555D60" w:rsidRDefault="00970E65" w:rsidP="004F75A3">
      <w:pPr>
        <w:shd w:val="clear" w:color="auto" w:fill="FFFFFF"/>
        <w:spacing w:before="480"/>
        <w:contextualSpacing/>
        <w:jc w:val="both"/>
        <w:rPr>
          <w:sz w:val="28"/>
          <w:szCs w:val="28"/>
        </w:rPr>
      </w:pPr>
      <w:r w:rsidRPr="00555D60">
        <w:rPr>
          <w:sz w:val="28"/>
          <w:szCs w:val="28"/>
        </w:rPr>
        <w:t>Кадоме аз ин муҳаққиқон Хитойи Қадим дар барои ҳокимият ва ҳокимиятдорӣ андешарони намудааст?</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$A) Гуан Чжун, Дэн</w:t>
      </w:r>
      <w:r w:rsidRPr="00555D60">
        <w:rPr>
          <w:sz w:val="28"/>
          <w:szCs w:val="28"/>
        </w:rPr>
        <w:t xml:space="preserve"> Сяопин </w:t>
      </w:r>
      <w:r w:rsidRPr="00555D60">
        <w:rPr>
          <w:bCs/>
          <w:sz w:val="28"/>
          <w:szCs w:val="28"/>
        </w:rPr>
        <w:t>ва Конфутсия; $B) Лао-Цзы, Мао Сзэдун ва Конфутсия; $C) Мао Сзэдун, Дэн</w:t>
      </w:r>
      <w:r w:rsidRPr="00555D60">
        <w:rPr>
          <w:sz w:val="28"/>
          <w:szCs w:val="28"/>
        </w:rPr>
        <w:t xml:space="preserve"> Сяопин </w:t>
      </w:r>
      <w:r w:rsidRPr="00555D60">
        <w:rPr>
          <w:bCs/>
          <w:sz w:val="28"/>
          <w:szCs w:val="28"/>
        </w:rPr>
        <w:t>ва Конфутсия; $D) Мао Сзэдун, Дэн</w:t>
      </w:r>
      <w:r w:rsidRPr="00555D60">
        <w:rPr>
          <w:sz w:val="28"/>
          <w:szCs w:val="28"/>
        </w:rPr>
        <w:t xml:space="preserve"> Сяопин </w:t>
      </w:r>
      <w:r w:rsidRPr="00555D60">
        <w:rPr>
          <w:bCs/>
          <w:sz w:val="28"/>
          <w:szCs w:val="28"/>
        </w:rPr>
        <w:t>ва Конфутсия; $E) Гуан Чжун</w:t>
      </w:r>
      <w:r w:rsidRPr="00555D60">
        <w:rPr>
          <w:sz w:val="28"/>
          <w:szCs w:val="28"/>
        </w:rPr>
        <w:t xml:space="preserve">, </w:t>
      </w:r>
      <w:r w:rsidRPr="00555D60">
        <w:rPr>
          <w:bCs/>
          <w:sz w:val="28"/>
          <w:szCs w:val="28"/>
        </w:rPr>
        <w:t>Лао-Цзы ва Конфутсия;</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@41.</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Дар Замони Нав парадигмаҳои элитарӣ дар заминаи андешаҳои кадоме аз ин муҳаққиқон шакл гирифтааст?</w:t>
      </w:r>
    </w:p>
    <w:p w:rsidR="00970E65" w:rsidRPr="00555D60" w:rsidRDefault="00970E65" w:rsidP="004F75A3">
      <w:pPr>
        <w:spacing w:before="480"/>
        <w:contextualSpacing/>
        <w:jc w:val="both"/>
        <w:rPr>
          <w:bCs/>
          <w:sz w:val="28"/>
          <w:szCs w:val="28"/>
        </w:rPr>
      </w:pPr>
      <w:r w:rsidRPr="00555D60">
        <w:rPr>
          <w:bCs/>
          <w:sz w:val="28"/>
          <w:szCs w:val="28"/>
        </w:rPr>
        <w:t>$A) Локк Ҷ</w:t>
      </w:r>
      <w:r w:rsidRPr="00555D60">
        <w:rPr>
          <w:sz w:val="28"/>
          <w:szCs w:val="28"/>
        </w:rPr>
        <w:t xml:space="preserve">., </w:t>
      </w:r>
      <w:r w:rsidRPr="00555D60">
        <w:rPr>
          <w:bCs/>
          <w:sz w:val="28"/>
          <w:szCs w:val="28"/>
        </w:rPr>
        <w:t>Монтеске Ш., Гелвеций К. А.; $B) Локк Ҷ</w:t>
      </w:r>
      <w:r w:rsidRPr="00555D60">
        <w:rPr>
          <w:sz w:val="28"/>
          <w:szCs w:val="28"/>
        </w:rPr>
        <w:t xml:space="preserve">., </w:t>
      </w:r>
      <w:r w:rsidRPr="00555D60">
        <w:rPr>
          <w:bCs/>
          <w:sz w:val="28"/>
          <w:szCs w:val="28"/>
        </w:rPr>
        <w:t>Монтеске Ш., Ницше Ф.; $C) Монтеске Ш., Гелвеций К.А.; $D) Шопенгауэр А., Карлейл Т.; $E) Шопенгауэр А., Карлейл Т., Ни</w:t>
      </w:r>
      <w:r w:rsidRPr="00555D60">
        <w:rPr>
          <w:bCs/>
          <w:sz w:val="28"/>
          <w:szCs w:val="28"/>
          <w:lang w:val="tg-Cyrl-TJ"/>
        </w:rPr>
        <w:t>ст</w:t>
      </w:r>
      <w:r w:rsidRPr="00555D60">
        <w:rPr>
          <w:bCs/>
          <w:sz w:val="28"/>
          <w:szCs w:val="28"/>
        </w:rPr>
        <w:t xml:space="preserve">ше Ф.; </w:t>
      </w:r>
    </w:p>
    <w:p w:rsidR="00970E65" w:rsidRPr="00555D60" w:rsidRDefault="00970E65" w:rsidP="004F75A3">
      <w:pPr>
        <w:spacing w:before="480"/>
        <w:contextualSpacing/>
        <w:jc w:val="both"/>
        <w:rPr>
          <w:bCs/>
          <w:sz w:val="28"/>
          <w:szCs w:val="28"/>
        </w:rPr>
      </w:pPr>
      <w:r w:rsidRPr="00555D60">
        <w:rPr>
          <w:bCs/>
          <w:sz w:val="28"/>
          <w:szCs w:val="28"/>
        </w:rPr>
        <w:t>@42.</w:t>
      </w:r>
    </w:p>
    <w:p w:rsidR="00970E65" w:rsidRPr="00555D60" w:rsidRDefault="00970E65" w:rsidP="004F75A3">
      <w:pPr>
        <w:spacing w:before="480"/>
        <w:contextualSpacing/>
        <w:jc w:val="both"/>
        <w:rPr>
          <w:sz w:val="28"/>
          <w:szCs w:val="28"/>
        </w:rPr>
      </w:pPr>
      <w:r w:rsidRPr="00555D60">
        <w:rPr>
          <w:sz w:val="28"/>
          <w:szCs w:val="28"/>
        </w:rPr>
        <w:t>Муҳаққиқоне ки таълимоти элитизм ва консепсияи таббии демократияи маданиро намояндагӣ менамоянд муайян намоед?</w:t>
      </w:r>
    </w:p>
    <w:p w:rsidR="00970E65" w:rsidRPr="00555D60" w:rsidRDefault="00970E65" w:rsidP="004F75A3">
      <w:pPr>
        <w:spacing w:before="480"/>
        <w:contextualSpacing/>
        <w:jc w:val="both"/>
        <w:rPr>
          <w:bCs/>
          <w:sz w:val="28"/>
          <w:szCs w:val="28"/>
        </w:rPr>
      </w:pPr>
      <w:r w:rsidRPr="00555D60">
        <w:rPr>
          <w:bCs/>
          <w:sz w:val="28"/>
          <w:szCs w:val="28"/>
        </w:rPr>
        <w:t>$A) Локк Ҷ</w:t>
      </w:r>
      <w:r w:rsidRPr="00555D60">
        <w:rPr>
          <w:sz w:val="28"/>
          <w:szCs w:val="28"/>
        </w:rPr>
        <w:t xml:space="preserve">., </w:t>
      </w:r>
      <w:r w:rsidRPr="00555D60">
        <w:rPr>
          <w:bCs/>
          <w:sz w:val="28"/>
          <w:szCs w:val="28"/>
        </w:rPr>
        <w:t>Монтеске Ш., Гелвеций К. А.; $B) Локк Ҷ</w:t>
      </w:r>
      <w:r w:rsidRPr="00555D60">
        <w:rPr>
          <w:sz w:val="28"/>
          <w:szCs w:val="28"/>
        </w:rPr>
        <w:t xml:space="preserve">., </w:t>
      </w:r>
      <w:r w:rsidRPr="00555D60">
        <w:rPr>
          <w:bCs/>
          <w:sz w:val="28"/>
          <w:szCs w:val="28"/>
        </w:rPr>
        <w:t>Монтеске Ш., Ницше Ф.; $C) Монтеске Ш., Гелвеций К.А.; $D) Шопенгауэр А., Карлейл Т.; $E)</w:t>
      </w:r>
      <w:r w:rsidRPr="00555D60">
        <w:rPr>
          <w:bCs/>
          <w:sz w:val="28"/>
          <w:szCs w:val="28"/>
          <w:lang w:val="tg-Cyrl-TJ"/>
        </w:rPr>
        <w:t xml:space="preserve"> </w:t>
      </w:r>
      <w:r w:rsidRPr="00555D60">
        <w:rPr>
          <w:bCs/>
          <w:sz w:val="28"/>
          <w:szCs w:val="28"/>
        </w:rPr>
        <w:t>Локк Ҷ</w:t>
      </w:r>
      <w:r w:rsidRPr="00555D60">
        <w:rPr>
          <w:sz w:val="28"/>
          <w:szCs w:val="28"/>
        </w:rPr>
        <w:t xml:space="preserve">., </w:t>
      </w:r>
      <w:r w:rsidRPr="00555D60">
        <w:rPr>
          <w:bCs/>
          <w:sz w:val="28"/>
          <w:szCs w:val="28"/>
        </w:rPr>
        <w:t xml:space="preserve">Монтеске Ш., Гелвеций К. А.; </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@43.</w:t>
      </w:r>
    </w:p>
    <w:p w:rsidR="00970E65" w:rsidRPr="00555D60" w:rsidRDefault="00970E65" w:rsidP="004F75A3">
      <w:pPr>
        <w:shd w:val="clear" w:color="auto" w:fill="FFFFFF"/>
        <w:spacing w:before="480"/>
        <w:contextualSpacing/>
        <w:jc w:val="both"/>
        <w:rPr>
          <w:sz w:val="28"/>
          <w:szCs w:val="28"/>
        </w:rPr>
      </w:pPr>
      <w:r w:rsidRPr="00555D60">
        <w:rPr>
          <w:sz w:val="28"/>
          <w:szCs w:val="28"/>
        </w:rPr>
        <w:t xml:space="preserve">Андешаҳои қабл аз элитология ва парадигмаҳои элитарӣ бештар </w:t>
      </w:r>
      <w:r w:rsidRPr="00555D60">
        <w:rPr>
          <w:sz w:val="28"/>
          <w:szCs w:val="28"/>
          <w:lang w:val="tg-Cyrl-TJ"/>
        </w:rPr>
        <w:t>ба а</w:t>
      </w:r>
      <w:r w:rsidRPr="00555D60">
        <w:rPr>
          <w:sz w:val="28"/>
          <w:szCs w:val="28"/>
        </w:rPr>
        <w:t xml:space="preserve">фкори кадоме аз ин донишмандон таълуқ дорад?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Т.</w:t>
      </w:r>
      <w:r w:rsidRPr="00555D60">
        <w:rPr>
          <w:sz w:val="28"/>
          <w:szCs w:val="28"/>
          <w:lang w:val="tg-Cyrl-TJ"/>
        </w:rPr>
        <w:t xml:space="preserve"> </w:t>
      </w:r>
      <w:r w:rsidRPr="00555D60">
        <w:rPr>
          <w:sz w:val="28"/>
          <w:szCs w:val="28"/>
        </w:rPr>
        <w:t>Мор, Т.</w:t>
      </w:r>
      <w:r w:rsidRPr="00555D60">
        <w:rPr>
          <w:sz w:val="28"/>
          <w:szCs w:val="28"/>
          <w:lang w:val="tg-Cyrl-TJ"/>
        </w:rPr>
        <w:t xml:space="preserve"> </w:t>
      </w:r>
      <w:r w:rsidRPr="00555D60">
        <w:rPr>
          <w:bCs/>
          <w:sz w:val="28"/>
          <w:szCs w:val="28"/>
        </w:rPr>
        <w:t>Кампанелла</w:t>
      </w:r>
      <w:r w:rsidRPr="00555D60">
        <w:rPr>
          <w:sz w:val="28"/>
          <w:szCs w:val="28"/>
        </w:rPr>
        <w:t xml:space="preserve">, </w:t>
      </w:r>
      <w:r w:rsidRPr="00555D60">
        <w:rPr>
          <w:bCs/>
          <w:sz w:val="28"/>
          <w:szCs w:val="28"/>
        </w:rPr>
        <w:t>Ҷ.</w:t>
      </w:r>
      <w:r w:rsidRPr="00555D60">
        <w:rPr>
          <w:bCs/>
          <w:sz w:val="28"/>
          <w:szCs w:val="28"/>
          <w:lang w:val="tg-Cyrl-TJ"/>
        </w:rPr>
        <w:t xml:space="preserve"> </w:t>
      </w:r>
      <w:r w:rsidRPr="00555D60">
        <w:rPr>
          <w:bCs/>
          <w:sz w:val="28"/>
          <w:szCs w:val="28"/>
        </w:rPr>
        <w:t>Уинстенли</w:t>
      </w:r>
      <w:r w:rsidRPr="00555D60">
        <w:rPr>
          <w:sz w:val="28"/>
          <w:szCs w:val="28"/>
        </w:rPr>
        <w:t xml:space="preserve">, </w:t>
      </w:r>
      <w:r w:rsidRPr="00555D60">
        <w:rPr>
          <w:bCs/>
          <w:sz w:val="28"/>
          <w:szCs w:val="28"/>
        </w:rPr>
        <w:t>Ж.</w:t>
      </w:r>
      <w:r w:rsidRPr="00555D60">
        <w:rPr>
          <w:bCs/>
          <w:sz w:val="28"/>
          <w:szCs w:val="28"/>
          <w:lang w:val="tg-Cyrl-TJ"/>
        </w:rPr>
        <w:t xml:space="preserve"> М</w:t>
      </w:r>
      <w:r w:rsidRPr="00555D60">
        <w:rPr>
          <w:bCs/>
          <w:sz w:val="28"/>
          <w:szCs w:val="28"/>
        </w:rPr>
        <w:t>еле</w:t>
      </w:r>
      <w:r w:rsidRPr="00555D60">
        <w:rPr>
          <w:sz w:val="28"/>
          <w:szCs w:val="28"/>
        </w:rPr>
        <w:t xml:space="preserve">, </w:t>
      </w:r>
      <w:r w:rsidRPr="00555D60">
        <w:rPr>
          <w:bCs/>
          <w:sz w:val="28"/>
          <w:szCs w:val="28"/>
        </w:rPr>
        <w:t>Г</w:t>
      </w:r>
      <w:r w:rsidRPr="00555D60">
        <w:rPr>
          <w:sz w:val="28"/>
          <w:szCs w:val="28"/>
        </w:rPr>
        <w:t>.</w:t>
      </w:r>
      <w:r w:rsidRPr="00555D60">
        <w:rPr>
          <w:sz w:val="28"/>
          <w:szCs w:val="28"/>
          <w:lang w:val="tg-Cyrl-TJ"/>
        </w:rPr>
        <w:t xml:space="preserve"> </w:t>
      </w:r>
      <w:r w:rsidRPr="00555D60">
        <w:rPr>
          <w:bCs/>
          <w:sz w:val="28"/>
          <w:szCs w:val="28"/>
        </w:rPr>
        <w:t>Мабли</w:t>
      </w:r>
      <w:r w:rsidRPr="00555D60">
        <w:rPr>
          <w:sz w:val="28"/>
          <w:szCs w:val="28"/>
        </w:rPr>
        <w:t xml:space="preserve">, </w:t>
      </w:r>
      <w:r w:rsidRPr="00555D60">
        <w:rPr>
          <w:bCs/>
          <w:sz w:val="28"/>
          <w:szCs w:val="28"/>
        </w:rPr>
        <w:t>Ж.</w:t>
      </w:r>
      <w:r w:rsidRPr="00555D60">
        <w:rPr>
          <w:bCs/>
          <w:sz w:val="28"/>
          <w:szCs w:val="28"/>
          <w:lang w:val="tg-Cyrl-TJ"/>
        </w:rPr>
        <w:t xml:space="preserve"> </w:t>
      </w:r>
      <w:r w:rsidRPr="00555D60">
        <w:rPr>
          <w:bCs/>
          <w:sz w:val="28"/>
          <w:szCs w:val="28"/>
        </w:rPr>
        <w:t>Ж</w:t>
      </w:r>
      <w:r w:rsidRPr="00555D60">
        <w:rPr>
          <w:sz w:val="28"/>
          <w:szCs w:val="28"/>
        </w:rPr>
        <w:t xml:space="preserve">. </w:t>
      </w:r>
      <w:r w:rsidRPr="00555D60">
        <w:rPr>
          <w:bCs/>
          <w:sz w:val="28"/>
          <w:szCs w:val="28"/>
        </w:rPr>
        <w:t>Руссо</w:t>
      </w:r>
      <w:r w:rsidRPr="00555D60">
        <w:rPr>
          <w:sz w:val="28"/>
          <w:szCs w:val="28"/>
        </w:rPr>
        <w:t xml:space="preserve">, </w:t>
      </w:r>
      <w:r w:rsidRPr="00555D60">
        <w:rPr>
          <w:bCs/>
          <w:sz w:val="28"/>
          <w:szCs w:val="28"/>
        </w:rPr>
        <w:t>Г. Бабеф; $B) Т.</w:t>
      </w:r>
      <w:r w:rsidRPr="00555D60">
        <w:rPr>
          <w:bCs/>
          <w:sz w:val="28"/>
          <w:szCs w:val="28"/>
          <w:lang w:val="tg-Cyrl-TJ"/>
        </w:rPr>
        <w:t xml:space="preserve"> </w:t>
      </w:r>
      <w:r w:rsidRPr="00555D60">
        <w:rPr>
          <w:sz w:val="28"/>
          <w:szCs w:val="28"/>
        </w:rPr>
        <w:t>Мор, Т.</w:t>
      </w:r>
      <w:r w:rsidRPr="00555D60">
        <w:rPr>
          <w:sz w:val="28"/>
          <w:szCs w:val="28"/>
          <w:lang w:val="tg-Cyrl-TJ"/>
        </w:rPr>
        <w:t xml:space="preserve"> </w:t>
      </w:r>
      <w:r w:rsidRPr="00555D60">
        <w:rPr>
          <w:bCs/>
          <w:sz w:val="28"/>
          <w:szCs w:val="28"/>
        </w:rPr>
        <w:t>Кампанелла</w:t>
      </w:r>
      <w:r w:rsidRPr="00555D60">
        <w:rPr>
          <w:sz w:val="28"/>
          <w:szCs w:val="28"/>
        </w:rPr>
        <w:t>, Ҷ.</w:t>
      </w:r>
      <w:r w:rsidRPr="00555D60">
        <w:rPr>
          <w:sz w:val="28"/>
          <w:szCs w:val="28"/>
          <w:lang w:val="tg-Cyrl-TJ"/>
        </w:rPr>
        <w:t xml:space="preserve"> </w:t>
      </w:r>
      <w:r w:rsidRPr="00555D60">
        <w:rPr>
          <w:bCs/>
          <w:sz w:val="28"/>
          <w:szCs w:val="28"/>
        </w:rPr>
        <w:t>Уинстенли</w:t>
      </w:r>
      <w:r w:rsidRPr="00555D60">
        <w:rPr>
          <w:sz w:val="28"/>
          <w:szCs w:val="28"/>
        </w:rPr>
        <w:t>, Г.</w:t>
      </w:r>
      <w:r w:rsidRPr="00555D60">
        <w:rPr>
          <w:sz w:val="28"/>
          <w:szCs w:val="28"/>
          <w:lang w:val="tg-Cyrl-TJ"/>
        </w:rPr>
        <w:t xml:space="preserve"> </w:t>
      </w:r>
      <w:r w:rsidRPr="00555D60">
        <w:rPr>
          <w:bCs/>
          <w:sz w:val="28"/>
          <w:szCs w:val="28"/>
        </w:rPr>
        <w:t xml:space="preserve">Бабеф; $C) </w:t>
      </w:r>
      <w:r w:rsidRPr="00555D60">
        <w:rPr>
          <w:sz w:val="28"/>
          <w:szCs w:val="28"/>
        </w:rPr>
        <w:t>Т.</w:t>
      </w:r>
      <w:r w:rsidRPr="00555D60">
        <w:rPr>
          <w:sz w:val="28"/>
          <w:szCs w:val="28"/>
          <w:lang w:val="tg-Cyrl-TJ"/>
        </w:rPr>
        <w:t xml:space="preserve"> </w:t>
      </w:r>
      <w:r w:rsidRPr="00555D60">
        <w:rPr>
          <w:sz w:val="28"/>
          <w:szCs w:val="28"/>
        </w:rPr>
        <w:t>Мор, Т.</w:t>
      </w:r>
      <w:r w:rsidRPr="00555D60">
        <w:rPr>
          <w:sz w:val="28"/>
          <w:szCs w:val="28"/>
          <w:lang w:val="tg-Cyrl-TJ"/>
        </w:rPr>
        <w:t xml:space="preserve"> </w:t>
      </w:r>
      <w:r w:rsidRPr="00555D60">
        <w:rPr>
          <w:bCs/>
          <w:sz w:val="28"/>
          <w:szCs w:val="28"/>
        </w:rPr>
        <w:t>Кампанелла</w:t>
      </w:r>
      <w:r w:rsidRPr="00555D60">
        <w:rPr>
          <w:sz w:val="28"/>
          <w:szCs w:val="28"/>
        </w:rPr>
        <w:t>, Ж.</w:t>
      </w:r>
      <w:r w:rsidRPr="00555D60">
        <w:rPr>
          <w:sz w:val="28"/>
          <w:szCs w:val="28"/>
          <w:lang w:val="tg-Cyrl-TJ"/>
        </w:rPr>
        <w:t xml:space="preserve"> </w:t>
      </w:r>
      <w:r w:rsidRPr="00555D60">
        <w:rPr>
          <w:bCs/>
          <w:sz w:val="28"/>
          <w:szCs w:val="28"/>
        </w:rPr>
        <w:t>Меле</w:t>
      </w:r>
      <w:r w:rsidRPr="00555D60">
        <w:rPr>
          <w:sz w:val="28"/>
          <w:szCs w:val="28"/>
        </w:rPr>
        <w:t>, Г.</w:t>
      </w:r>
      <w:r w:rsidRPr="00555D60">
        <w:rPr>
          <w:sz w:val="28"/>
          <w:szCs w:val="28"/>
          <w:lang w:val="tg-Cyrl-TJ"/>
        </w:rPr>
        <w:t xml:space="preserve"> </w:t>
      </w:r>
      <w:r w:rsidRPr="00555D60">
        <w:rPr>
          <w:bCs/>
          <w:sz w:val="28"/>
          <w:szCs w:val="28"/>
        </w:rPr>
        <w:t>Мабли</w:t>
      </w:r>
      <w:r w:rsidRPr="00555D60">
        <w:rPr>
          <w:sz w:val="28"/>
          <w:szCs w:val="28"/>
        </w:rPr>
        <w:t>, Ж.</w:t>
      </w:r>
      <w:r w:rsidRPr="00555D60">
        <w:rPr>
          <w:sz w:val="28"/>
          <w:szCs w:val="28"/>
          <w:lang w:val="tg-Cyrl-TJ"/>
        </w:rPr>
        <w:t xml:space="preserve"> </w:t>
      </w:r>
      <w:r w:rsidRPr="00555D60">
        <w:rPr>
          <w:sz w:val="28"/>
          <w:szCs w:val="28"/>
        </w:rPr>
        <w:t>Ж.</w:t>
      </w:r>
      <w:r w:rsidRPr="00555D60">
        <w:rPr>
          <w:sz w:val="28"/>
          <w:szCs w:val="28"/>
          <w:lang w:val="tg-Cyrl-TJ"/>
        </w:rPr>
        <w:t xml:space="preserve"> </w:t>
      </w:r>
      <w:r w:rsidRPr="00555D60">
        <w:rPr>
          <w:bCs/>
          <w:sz w:val="28"/>
          <w:szCs w:val="28"/>
        </w:rPr>
        <w:t>Руссо</w:t>
      </w:r>
      <w:r w:rsidRPr="00555D60">
        <w:rPr>
          <w:sz w:val="28"/>
          <w:szCs w:val="28"/>
        </w:rPr>
        <w:t>, Г.</w:t>
      </w:r>
      <w:r w:rsidRPr="00555D60">
        <w:rPr>
          <w:sz w:val="28"/>
          <w:szCs w:val="28"/>
          <w:lang w:val="tg-Cyrl-TJ"/>
        </w:rPr>
        <w:t xml:space="preserve"> </w:t>
      </w:r>
      <w:r w:rsidRPr="00555D60">
        <w:rPr>
          <w:bCs/>
          <w:sz w:val="28"/>
          <w:szCs w:val="28"/>
        </w:rPr>
        <w:t xml:space="preserve">Бабеф; $D) </w:t>
      </w:r>
      <w:r w:rsidRPr="00555D60">
        <w:rPr>
          <w:sz w:val="28"/>
          <w:szCs w:val="28"/>
        </w:rPr>
        <w:t>Т.</w:t>
      </w:r>
      <w:r w:rsidRPr="00555D60">
        <w:rPr>
          <w:sz w:val="28"/>
          <w:szCs w:val="28"/>
          <w:lang w:val="tg-Cyrl-TJ"/>
        </w:rPr>
        <w:t xml:space="preserve"> </w:t>
      </w:r>
      <w:r w:rsidRPr="00555D60">
        <w:rPr>
          <w:sz w:val="28"/>
          <w:szCs w:val="28"/>
        </w:rPr>
        <w:t>Мор, Т.</w:t>
      </w:r>
      <w:r w:rsidRPr="00555D60">
        <w:rPr>
          <w:sz w:val="28"/>
          <w:szCs w:val="28"/>
          <w:lang w:val="tg-Cyrl-TJ"/>
        </w:rPr>
        <w:t xml:space="preserve"> </w:t>
      </w:r>
      <w:r w:rsidRPr="00555D60">
        <w:rPr>
          <w:bCs/>
          <w:sz w:val="28"/>
          <w:szCs w:val="28"/>
        </w:rPr>
        <w:t>Кампанелла</w:t>
      </w:r>
      <w:r w:rsidRPr="00555D60">
        <w:rPr>
          <w:sz w:val="28"/>
          <w:szCs w:val="28"/>
        </w:rPr>
        <w:t>, Ҷ.</w:t>
      </w:r>
      <w:r w:rsidRPr="00555D60">
        <w:rPr>
          <w:sz w:val="28"/>
          <w:szCs w:val="28"/>
          <w:lang w:val="tg-Cyrl-TJ"/>
        </w:rPr>
        <w:t xml:space="preserve"> </w:t>
      </w:r>
      <w:r w:rsidRPr="00555D60">
        <w:rPr>
          <w:bCs/>
          <w:sz w:val="28"/>
          <w:szCs w:val="28"/>
        </w:rPr>
        <w:t>Уинстенли</w:t>
      </w:r>
      <w:r w:rsidRPr="00555D60">
        <w:rPr>
          <w:sz w:val="28"/>
          <w:szCs w:val="28"/>
        </w:rPr>
        <w:t>, Ж.</w:t>
      </w:r>
      <w:r w:rsidRPr="00555D60">
        <w:rPr>
          <w:sz w:val="28"/>
          <w:szCs w:val="28"/>
          <w:lang w:val="tg-Cyrl-TJ"/>
        </w:rPr>
        <w:t xml:space="preserve"> </w:t>
      </w:r>
      <w:r w:rsidRPr="00555D60">
        <w:rPr>
          <w:bCs/>
          <w:sz w:val="28"/>
          <w:szCs w:val="28"/>
        </w:rPr>
        <w:t>Меле</w:t>
      </w:r>
      <w:r w:rsidRPr="00555D60">
        <w:rPr>
          <w:sz w:val="28"/>
          <w:szCs w:val="28"/>
        </w:rPr>
        <w:t>, Г.</w:t>
      </w:r>
      <w:r w:rsidRPr="00555D60">
        <w:rPr>
          <w:sz w:val="28"/>
          <w:szCs w:val="28"/>
          <w:lang w:val="tg-Cyrl-TJ"/>
        </w:rPr>
        <w:t xml:space="preserve"> </w:t>
      </w:r>
      <w:r w:rsidRPr="00555D60">
        <w:rPr>
          <w:bCs/>
          <w:sz w:val="28"/>
          <w:szCs w:val="28"/>
        </w:rPr>
        <w:t>Мабли; $E) Т.</w:t>
      </w:r>
      <w:r w:rsidRPr="00555D60">
        <w:rPr>
          <w:bCs/>
          <w:sz w:val="28"/>
          <w:szCs w:val="28"/>
          <w:lang w:val="tg-Cyrl-TJ"/>
        </w:rPr>
        <w:t xml:space="preserve"> </w:t>
      </w:r>
      <w:r w:rsidRPr="00555D60">
        <w:rPr>
          <w:sz w:val="28"/>
          <w:szCs w:val="28"/>
        </w:rPr>
        <w:t>Мор, Т.</w:t>
      </w:r>
      <w:r w:rsidRPr="00555D60">
        <w:rPr>
          <w:sz w:val="28"/>
          <w:szCs w:val="28"/>
          <w:lang w:val="tg-Cyrl-TJ"/>
        </w:rPr>
        <w:t xml:space="preserve"> </w:t>
      </w:r>
      <w:r w:rsidRPr="00555D60">
        <w:rPr>
          <w:bCs/>
          <w:sz w:val="28"/>
          <w:szCs w:val="28"/>
        </w:rPr>
        <w:t>Кампанелла</w:t>
      </w:r>
      <w:r w:rsidRPr="00555D60">
        <w:rPr>
          <w:sz w:val="28"/>
          <w:szCs w:val="28"/>
        </w:rPr>
        <w:t>, Ҷ.</w:t>
      </w:r>
      <w:r w:rsidRPr="00555D60">
        <w:rPr>
          <w:sz w:val="28"/>
          <w:szCs w:val="28"/>
          <w:lang w:val="tg-Cyrl-TJ"/>
        </w:rPr>
        <w:t xml:space="preserve"> </w:t>
      </w:r>
      <w:r w:rsidRPr="00555D60">
        <w:rPr>
          <w:bCs/>
          <w:sz w:val="28"/>
          <w:szCs w:val="28"/>
        </w:rPr>
        <w:t>Уинстенли</w:t>
      </w:r>
      <w:r w:rsidRPr="00555D60">
        <w:rPr>
          <w:sz w:val="28"/>
          <w:szCs w:val="28"/>
        </w:rPr>
        <w:t>, Ж.</w:t>
      </w:r>
      <w:r w:rsidRPr="00555D60">
        <w:rPr>
          <w:sz w:val="28"/>
          <w:szCs w:val="28"/>
          <w:lang w:val="tg-Cyrl-TJ"/>
        </w:rPr>
        <w:t xml:space="preserve"> </w:t>
      </w:r>
      <w:r w:rsidRPr="00555D60">
        <w:rPr>
          <w:bCs/>
          <w:sz w:val="28"/>
          <w:szCs w:val="28"/>
        </w:rPr>
        <w:t>Меле</w:t>
      </w:r>
      <w:r w:rsidRPr="00555D60">
        <w:rPr>
          <w:sz w:val="28"/>
          <w:szCs w:val="28"/>
        </w:rPr>
        <w:t>, Г.</w:t>
      </w:r>
      <w:r w:rsidRPr="00555D60">
        <w:rPr>
          <w:sz w:val="28"/>
          <w:szCs w:val="28"/>
          <w:lang w:val="tg-Cyrl-TJ"/>
        </w:rPr>
        <w:t xml:space="preserve"> </w:t>
      </w:r>
      <w:r w:rsidRPr="00555D60">
        <w:rPr>
          <w:bCs/>
          <w:sz w:val="28"/>
          <w:szCs w:val="28"/>
        </w:rPr>
        <w:t>Мабли</w:t>
      </w:r>
      <w:r w:rsidRPr="00555D60">
        <w:rPr>
          <w:sz w:val="28"/>
          <w:szCs w:val="28"/>
        </w:rPr>
        <w:t>, Ж.</w:t>
      </w:r>
      <w:r w:rsidRPr="00555D60">
        <w:rPr>
          <w:sz w:val="28"/>
          <w:szCs w:val="28"/>
          <w:lang w:val="tg-Cyrl-TJ"/>
        </w:rPr>
        <w:t xml:space="preserve"> </w:t>
      </w:r>
      <w:r w:rsidRPr="00555D60">
        <w:rPr>
          <w:sz w:val="28"/>
          <w:szCs w:val="28"/>
        </w:rPr>
        <w:t>Ж.</w:t>
      </w:r>
      <w:r w:rsidRPr="00555D60">
        <w:rPr>
          <w:sz w:val="28"/>
          <w:szCs w:val="28"/>
          <w:lang w:val="tg-Cyrl-TJ"/>
        </w:rPr>
        <w:t xml:space="preserve"> </w:t>
      </w:r>
      <w:r w:rsidRPr="00555D60">
        <w:rPr>
          <w:bCs/>
          <w:sz w:val="28"/>
          <w:szCs w:val="28"/>
        </w:rPr>
        <w:t xml:space="preserve">Руссо; </w:t>
      </w:r>
    </w:p>
    <w:p w:rsidR="00970E65" w:rsidRPr="00555D60" w:rsidRDefault="00970E65" w:rsidP="004F75A3">
      <w:pPr>
        <w:shd w:val="clear" w:color="auto" w:fill="FFFFFF"/>
        <w:spacing w:before="480"/>
        <w:contextualSpacing/>
        <w:jc w:val="both"/>
        <w:rPr>
          <w:bCs/>
          <w:sz w:val="28"/>
          <w:szCs w:val="28"/>
        </w:rPr>
      </w:pPr>
      <w:r w:rsidRPr="00555D60">
        <w:rPr>
          <w:bCs/>
          <w:sz w:val="28"/>
          <w:szCs w:val="28"/>
        </w:rPr>
        <w:t>@44.</w:t>
      </w:r>
    </w:p>
    <w:p w:rsidR="00970E65" w:rsidRPr="00555D60" w:rsidRDefault="00970E65" w:rsidP="004F75A3">
      <w:pPr>
        <w:shd w:val="clear" w:color="auto" w:fill="FFFFFF"/>
        <w:spacing w:before="480"/>
        <w:contextualSpacing/>
        <w:jc w:val="both"/>
        <w:rPr>
          <w:sz w:val="28"/>
          <w:szCs w:val="28"/>
        </w:rPr>
      </w:pPr>
      <w:r w:rsidRPr="00555D60">
        <w:rPr>
          <w:sz w:val="28"/>
          <w:szCs w:val="28"/>
        </w:rPr>
        <w:t>Таҷдиди ғояҳои қабл аз элитология ба кӣ мушарраф гардид?</w:t>
      </w:r>
    </w:p>
    <w:p w:rsidR="00970E65" w:rsidRPr="00555D60" w:rsidRDefault="00970E65" w:rsidP="004F75A3">
      <w:pPr>
        <w:shd w:val="clear" w:color="auto" w:fill="FFFFFF"/>
        <w:spacing w:before="480"/>
        <w:contextualSpacing/>
        <w:jc w:val="both"/>
        <w:rPr>
          <w:sz w:val="28"/>
          <w:szCs w:val="28"/>
        </w:rPr>
      </w:pPr>
      <w:r w:rsidRPr="00555D60">
        <w:rPr>
          <w:bCs/>
          <w:sz w:val="28"/>
          <w:szCs w:val="28"/>
        </w:rPr>
        <w:t xml:space="preserve">$A) </w:t>
      </w:r>
      <w:r w:rsidRPr="00555D60">
        <w:rPr>
          <w:sz w:val="28"/>
          <w:szCs w:val="28"/>
        </w:rPr>
        <w:t>Ҷ.</w:t>
      </w:r>
      <w:r w:rsidRPr="00555D60">
        <w:rPr>
          <w:sz w:val="28"/>
          <w:szCs w:val="28"/>
          <w:lang w:val="tg-Cyrl-TJ"/>
        </w:rPr>
        <w:t xml:space="preserve"> </w:t>
      </w:r>
      <w:r w:rsidRPr="00555D60">
        <w:rPr>
          <w:bCs/>
          <w:sz w:val="28"/>
          <w:szCs w:val="28"/>
        </w:rPr>
        <w:t>Уинстенли;</w:t>
      </w:r>
      <w:r w:rsidRPr="00555D60">
        <w:rPr>
          <w:bCs/>
          <w:sz w:val="28"/>
          <w:szCs w:val="28"/>
          <w:lang w:val="tg-Cyrl-TJ"/>
        </w:rPr>
        <w:t xml:space="preserve"> </w:t>
      </w:r>
      <w:r w:rsidRPr="00555D60">
        <w:rPr>
          <w:bCs/>
          <w:sz w:val="28"/>
          <w:szCs w:val="28"/>
        </w:rPr>
        <w:t>$B)</w:t>
      </w:r>
      <w:r w:rsidRPr="00555D60">
        <w:rPr>
          <w:sz w:val="28"/>
          <w:szCs w:val="28"/>
        </w:rPr>
        <w:t xml:space="preserve"> Ж.</w:t>
      </w:r>
      <w:r w:rsidRPr="00555D60">
        <w:rPr>
          <w:sz w:val="28"/>
          <w:szCs w:val="28"/>
          <w:lang w:val="tg-Cyrl-TJ"/>
        </w:rPr>
        <w:t xml:space="preserve"> </w:t>
      </w:r>
      <w:r w:rsidRPr="00555D60">
        <w:rPr>
          <w:sz w:val="28"/>
          <w:szCs w:val="28"/>
        </w:rPr>
        <w:t>Ж.</w:t>
      </w:r>
      <w:r w:rsidRPr="00555D60">
        <w:rPr>
          <w:sz w:val="28"/>
          <w:szCs w:val="28"/>
          <w:lang w:val="tg-Cyrl-TJ"/>
        </w:rPr>
        <w:t xml:space="preserve"> </w:t>
      </w:r>
      <w:r w:rsidRPr="00555D60">
        <w:rPr>
          <w:bCs/>
          <w:sz w:val="28"/>
          <w:szCs w:val="28"/>
        </w:rPr>
        <w:t>Руссо; $C)</w:t>
      </w:r>
      <w:r w:rsidRPr="00555D60">
        <w:rPr>
          <w:bCs/>
          <w:sz w:val="28"/>
          <w:szCs w:val="28"/>
          <w:lang w:val="tg-Cyrl-TJ"/>
        </w:rPr>
        <w:t xml:space="preserve"> </w:t>
      </w:r>
      <w:r w:rsidRPr="00555D60">
        <w:rPr>
          <w:bCs/>
          <w:sz w:val="28"/>
          <w:szCs w:val="28"/>
        </w:rPr>
        <w:t>Августин Аврелий; $D)</w:t>
      </w:r>
      <w:r w:rsidRPr="00555D60">
        <w:rPr>
          <w:bCs/>
          <w:sz w:val="28"/>
          <w:szCs w:val="28"/>
          <w:lang w:val="tg-Cyrl-TJ"/>
        </w:rPr>
        <w:t xml:space="preserve"> </w:t>
      </w:r>
      <w:r w:rsidRPr="00555D60">
        <w:rPr>
          <w:sz w:val="28"/>
          <w:szCs w:val="28"/>
        </w:rPr>
        <w:t>Ж.</w:t>
      </w:r>
      <w:r w:rsidRPr="00555D60">
        <w:rPr>
          <w:sz w:val="28"/>
          <w:szCs w:val="28"/>
          <w:lang w:val="tg-Cyrl-TJ"/>
        </w:rPr>
        <w:t xml:space="preserve"> </w:t>
      </w:r>
      <w:r w:rsidRPr="00555D60">
        <w:rPr>
          <w:bCs/>
          <w:sz w:val="28"/>
          <w:szCs w:val="28"/>
        </w:rPr>
        <w:t>Меле; $E)</w:t>
      </w:r>
      <w:r w:rsidRPr="00555D60">
        <w:rPr>
          <w:sz w:val="28"/>
          <w:szCs w:val="28"/>
        </w:rPr>
        <w:t xml:space="preserve"> Н.</w:t>
      </w:r>
      <w:r w:rsidRPr="00555D60">
        <w:rPr>
          <w:sz w:val="28"/>
          <w:szCs w:val="28"/>
          <w:lang w:val="tg-Cyrl-TJ"/>
        </w:rPr>
        <w:t xml:space="preserve"> </w:t>
      </w:r>
      <w:r w:rsidRPr="00555D60">
        <w:rPr>
          <w:bCs/>
          <w:sz w:val="28"/>
          <w:szCs w:val="28"/>
        </w:rPr>
        <w:t xml:space="preserve">Макиавелли; </w:t>
      </w:r>
    </w:p>
    <w:p w:rsidR="00970E65" w:rsidRPr="00555D60" w:rsidRDefault="00970E65" w:rsidP="004F75A3">
      <w:pPr>
        <w:shd w:val="clear" w:color="auto" w:fill="FFFFFF"/>
        <w:spacing w:before="480"/>
        <w:contextualSpacing/>
        <w:jc w:val="both"/>
        <w:rPr>
          <w:sz w:val="28"/>
          <w:szCs w:val="28"/>
        </w:rPr>
      </w:pPr>
      <w:r w:rsidRPr="00555D60">
        <w:rPr>
          <w:bCs/>
          <w:sz w:val="28"/>
          <w:szCs w:val="28"/>
        </w:rPr>
        <w:t>@45</w:t>
      </w:r>
      <w:r w:rsidRPr="00555D60">
        <w:rPr>
          <w:sz w:val="28"/>
          <w:szCs w:val="28"/>
        </w:rPr>
        <w:t>.</w:t>
      </w:r>
    </w:p>
    <w:p w:rsidR="00970E65" w:rsidRPr="00555D60" w:rsidRDefault="00970E65" w:rsidP="004F75A3">
      <w:pPr>
        <w:shd w:val="clear" w:color="auto" w:fill="FFFFFF"/>
        <w:spacing w:before="480"/>
        <w:contextualSpacing/>
        <w:jc w:val="both"/>
        <w:rPr>
          <w:sz w:val="28"/>
          <w:szCs w:val="28"/>
        </w:rPr>
      </w:pPr>
      <w:r w:rsidRPr="00555D60">
        <w:rPr>
          <w:sz w:val="28"/>
          <w:szCs w:val="28"/>
        </w:rPr>
        <w:t>Дар асрҳои миёна ғояи қабл аз элитология дар заминаи афкори кадом гурӯҳи муҳаққиқон шакл гирифтааст?</w:t>
      </w:r>
    </w:p>
    <w:p w:rsidR="00970E65" w:rsidRPr="00555D60" w:rsidRDefault="00970E65" w:rsidP="004F75A3">
      <w:pPr>
        <w:spacing w:before="480"/>
        <w:contextualSpacing/>
        <w:jc w:val="both"/>
        <w:rPr>
          <w:bCs/>
          <w:sz w:val="28"/>
          <w:szCs w:val="28"/>
        </w:rPr>
      </w:pPr>
      <w:r w:rsidRPr="00555D60">
        <w:rPr>
          <w:bCs/>
          <w:sz w:val="28"/>
          <w:szCs w:val="28"/>
        </w:rPr>
        <w:t>$A) Августин Аврелий; $B) Августин Аврелий</w:t>
      </w:r>
      <w:r w:rsidRPr="00555D60">
        <w:rPr>
          <w:sz w:val="28"/>
          <w:szCs w:val="28"/>
        </w:rPr>
        <w:t xml:space="preserve">, </w:t>
      </w:r>
      <w:r w:rsidRPr="00555D60">
        <w:rPr>
          <w:bCs/>
          <w:sz w:val="28"/>
          <w:szCs w:val="28"/>
        </w:rPr>
        <w:t>Дионисий; $C) Дионисий Ареопагит</w:t>
      </w:r>
      <w:r w:rsidRPr="00555D60">
        <w:rPr>
          <w:sz w:val="28"/>
          <w:szCs w:val="28"/>
        </w:rPr>
        <w:t xml:space="preserve">, </w:t>
      </w:r>
      <w:r w:rsidRPr="00555D60">
        <w:rPr>
          <w:bCs/>
          <w:sz w:val="28"/>
          <w:szCs w:val="28"/>
        </w:rPr>
        <w:t>Фомаи Аквенӣ; $D) Фомаи Аквенӣ; $E) Августин Аврелий</w:t>
      </w:r>
      <w:r w:rsidRPr="00555D60">
        <w:rPr>
          <w:sz w:val="28"/>
          <w:szCs w:val="28"/>
        </w:rPr>
        <w:t xml:space="preserve">, </w:t>
      </w:r>
      <w:r w:rsidRPr="00555D60">
        <w:rPr>
          <w:bCs/>
          <w:sz w:val="28"/>
          <w:szCs w:val="28"/>
        </w:rPr>
        <w:t>Дионисий Ареопагит</w:t>
      </w:r>
      <w:r w:rsidRPr="00555D60">
        <w:rPr>
          <w:sz w:val="28"/>
          <w:szCs w:val="28"/>
        </w:rPr>
        <w:t xml:space="preserve">, </w:t>
      </w:r>
      <w:r w:rsidRPr="00555D60">
        <w:rPr>
          <w:bCs/>
          <w:sz w:val="28"/>
          <w:szCs w:val="28"/>
        </w:rPr>
        <w:t xml:space="preserve">Фомаи Аквенӣ; </w:t>
      </w:r>
    </w:p>
    <w:p w:rsidR="00970E65" w:rsidRPr="00555D60" w:rsidRDefault="00970E65" w:rsidP="004F75A3">
      <w:pPr>
        <w:spacing w:before="480"/>
        <w:contextualSpacing/>
        <w:jc w:val="both"/>
        <w:rPr>
          <w:bCs/>
          <w:sz w:val="28"/>
          <w:szCs w:val="28"/>
        </w:rPr>
      </w:pPr>
      <w:r w:rsidRPr="00555D60">
        <w:rPr>
          <w:bCs/>
          <w:sz w:val="28"/>
          <w:szCs w:val="28"/>
        </w:rPr>
        <w:t>@46.</w:t>
      </w:r>
    </w:p>
    <w:p w:rsidR="00970E65" w:rsidRPr="00555D60" w:rsidRDefault="00970E65" w:rsidP="004F75A3">
      <w:pPr>
        <w:shd w:val="clear" w:color="auto" w:fill="FFFFFF"/>
        <w:spacing w:before="480"/>
        <w:contextualSpacing/>
        <w:jc w:val="both"/>
        <w:rPr>
          <w:sz w:val="28"/>
          <w:szCs w:val="28"/>
        </w:rPr>
      </w:pPr>
      <w:r w:rsidRPr="00555D60">
        <w:rPr>
          <w:sz w:val="28"/>
          <w:szCs w:val="28"/>
        </w:rPr>
        <w:t xml:space="preserve">Дар рушду инкишофи ғояҳои қабл аз элитология дар Юнони ва Рими Қадим (асрҳои </w:t>
      </w:r>
      <w:r w:rsidRPr="00555D60">
        <w:rPr>
          <w:sz w:val="28"/>
          <w:szCs w:val="28"/>
          <w:lang w:val="en-US"/>
        </w:rPr>
        <w:t>VII</w:t>
      </w:r>
      <w:r w:rsidRPr="00555D60">
        <w:rPr>
          <w:sz w:val="28"/>
          <w:szCs w:val="28"/>
        </w:rPr>
        <w:t xml:space="preserve"> –</w:t>
      </w:r>
      <w:r w:rsidRPr="00555D60">
        <w:rPr>
          <w:sz w:val="28"/>
          <w:szCs w:val="28"/>
          <w:lang w:val="en-US"/>
        </w:rPr>
        <w:t>III</w:t>
      </w:r>
      <w:r w:rsidRPr="00555D60">
        <w:rPr>
          <w:sz w:val="28"/>
          <w:szCs w:val="28"/>
        </w:rPr>
        <w:t xml:space="preserve"> то эраи мо) афкори __________________ мусоидат намудааст? </w:t>
      </w:r>
    </w:p>
    <w:p w:rsidR="00970E65" w:rsidRPr="00555D60" w:rsidRDefault="00970E65" w:rsidP="004F75A3">
      <w:pPr>
        <w:spacing w:before="480"/>
        <w:contextualSpacing/>
        <w:jc w:val="both"/>
        <w:rPr>
          <w:bCs/>
          <w:sz w:val="28"/>
          <w:szCs w:val="28"/>
        </w:rPr>
      </w:pPr>
      <w:r w:rsidRPr="00555D60">
        <w:rPr>
          <w:bCs/>
          <w:sz w:val="28"/>
          <w:szCs w:val="28"/>
        </w:rPr>
        <w:t>$A) Гераклит</w:t>
      </w:r>
      <w:r w:rsidRPr="00555D60">
        <w:rPr>
          <w:sz w:val="28"/>
          <w:szCs w:val="28"/>
        </w:rPr>
        <w:t xml:space="preserve">, </w:t>
      </w:r>
      <w:r w:rsidRPr="00555D60">
        <w:rPr>
          <w:bCs/>
          <w:sz w:val="28"/>
          <w:szCs w:val="28"/>
        </w:rPr>
        <w:t>Пифагор</w:t>
      </w:r>
      <w:r w:rsidRPr="00555D60">
        <w:rPr>
          <w:sz w:val="28"/>
          <w:szCs w:val="28"/>
        </w:rPr>
        <w:t xml:space="preserve">, </w:t>
      </w:r>
      <w:r w:rsidRPr="00555D60">
        <w:rPr>
          <w:bCs/>
          <w:sz w:val="28"/>
          <w:szCs w:val="28"/>
        </w:rPr>
        <w:t>Суқурот</w:t>
      </w:r>
      <w:r w:rsidRPr="00555D60">
        <w:rPr>
          <w:sz w:val="28"/>
          <w:szCs w:val="28"/>
        </w:rPr>
        <w:t xml:space="preserve">, Афлотун, </w:t>
      </w:r>
      <w:r w:rsidRPr="00555D60">
        <w:rPr>
          <w:bCs/>
          <w:sz w:val="28"/>
          <w:szCs w:val="28"/>
        </w:rPr>
        <w:t>Арасту ва Сенека; $B) Суқурот</w:t>
      </w:r>
      <w:r w:rsidRPr="00555D60">
        <w:rPr>
          <w:sz w:val="28"/>
          <w:szCs w:val="28"/>
        </w:rPr>
        <w:t xml:space="preserve">, Афлотун, </w:t>
      </w:r>
      <w:r w:rsidRPr="00555D60">
        <w:rPr>
          <w:bCs/>
          <w:sz w:val="28"/>
          <w:szCs w:val="28"/>
        </w:rPr>
        <w:t>Арасту ва Сенека; $C) Суқурот</w:t>
      </w:r>
      <w:r w:rsidRPr="00555D60">
        <w:rPr>
          <w:sz w:val="28"/>
          <w:szCs w:val="28"/>
        </w:rPr>
        <w:t xml:space="preserve">, Афлотун, </w:t>
      </w:r>
      <w:r w:rsidRPr="00555D60">
        <w:rPr>
          <w:bCs/>
          <w:sz w:val="28"/>
          <w:szCs w:val="28"/>
        </w:rPr>
        <w:t>Арасту; $D) Пифагор</w:t>
      </w:r>
      <w:r w:rsidRPr="00555D60">
        <w:rPr>
          <w:sz w:val="28"/>
          <w:szCs w:val="28"/>
        </w:rPr>
        <w:t xml:space="preserve">, </w:t>
      </w:r>
      <w:r w:rsidRPr="00555D60">
        <w:rPr>
          <w:bCs/>
          <w:sz w:val="28"/>
          <w:szCs w:val="28"/>
        </w:rPr>
        <w:t>Суқурот</w:t>
      </w:r>
      <w:r w:rsidRPr="00555D60">
        <w:rPr>
          <w:sz w:val="28"/>
          <w:szCs w:val="28"/>
        </w:rPr>
        <w:t>, Афлотун</w:t>
      </w:r>
      <w:r w:rsidRPr="00555D60">
        <w:rPr>
          <w:bCs/>
          <w:sz w:val="28"/>
          <w:szCs w:val="28"/>
        </w:rPr>
        <w:t>; $E) Гераклит</w:t>
      </w:r>
      <w:r w:rsidRPr="00555D60">
        <w:rPr>
          <w:sz w:val="28"/>
          <w:szCs w:val="28"/>
        </w:rPr>
        <w:t xml:space="preserve">, </w:t>
      </w:r>
      <w:r w:rsidRPr="00555D60">
        <w:rPr>
          <w:bCs/>
          <w:sz w:val="28"/>
          <w:szCs w:val="28"/>
        </w:rPr>
        <w:t>Пифагор;</w:t>
      </w:r>
    </w:p>
    <w:p w:rsidR="00970E65" w:rsidRPr="00555D60" w:rsidRDefault="00970E65" w:rsidP="004F75A3">
      <w:pPr>
        <w:spacing w:before="480"/>
        <w:contextualSpacing/>
        <w:jc w:val="both"/>
        <w:rPr>
          <w:bCs/>
          <w:sz w:val="28"/>
          <w:szCs w:val="28"/>
        </w:rPr>
      </w:pPr>
      <w:r w:rsidRPr="00555D60">
        <w:rPr>
          <w:bCs/>
          <w:sz w:val="28"/>
          <w:szCs w:val="28"/>
        </w:rPr>
        <w:t>@47.</w:t>
      </w:r>
    </w:p>
    <w:p w:rsidR="00970E65" w:rsidRPr="00555D60" w:rsidRDefault="00970E65" w:rsidP="004F75A3">
      <w:pPr>
        <w:shd w:val="clear" w:color="auto" w:fill="FFFFFF"/>
        <w:spacing w:before="480"/>
        <w:contextualSpacing/>
        <w:jc w:val="both"/>
        <w:rPr>
          <w:sz w:val="28"/>
          <w:szCs w:val="28"/>
        </w:rPr>
      </w:pPr>
      <w:r w:rsidRPr="00555D60">
        <w:rPr>
          <w:sz w:val="28"/>
          <w:szCs w:val="28"/>
        </w:rPr>
        <w:t xml:space="preserve">Дар Юнон ва Рими Қадим андешаҳои қабл аз элитологӣ аз кадом давра оғоз гардид? </w:t>
      </w:r>
    </w:p>
    <w:p w:rsidR="00970E65" w:rsidRPr="00555D60" w:rsidRDefault="00970E65" w:rsidP="004F75A3">
      <w:pPr>
        <w:shd w:val="clear" w:color="auto" w:fill="FFFFFF"/>
        <w:spacing w:before="480"/>
        <w:contextualSpacing/>
        <w:jc w:val="both"/>
        <w:rPr>
          <w:sz w:val="28"/>
          <w:szCs w:val="28"/>
        </w:rPr>
      </w:pPr>
      <w:r w:rsidRPr="00555D60">
        <w:rPr>
          <w:bCs/>
          <w:sz w:val="28"/>
          <w:szCs w:val="28"/>
        </w:rPr>
        <w:t xml:space="preserve">$A) </w:t>
      </w:r>
      <w:r w:rsidRPr="00555D60">
        <w:rPr>
          <w:sz w:val="28"/>
          <w:szCs w:val="28"/>
        </w:rPr>
        <w:t xml:space="preserve">асрҳои </w:t>
      </w:r>
      <w:r w:rsidRPr="00555D60">
        <w:rPr>
          <w:sz w:val="28"/>
          <w:szCs w:val="28"/>
          <w:lang w:val="en-US"/>
        </w:rPr>
        <w:t>VII</w:t>
      </w:r>
      <w:r w:rsidRPr="00555D60">
        <w:rPr>
          <w:sz w:val="28"/>
          <w:szCs w:val="28"/>
        </w:rPr>
        <w:t xml:space="preserve"> –</w:t>
      </w:r>
      <w:r w:rsidRPr="00555D60">
        <w:rPr>
          <w:sz w:val="28"/>
          <w:szCs w:val="28"/>
          <w:lang w:val="en-US"/>
        </w:rPr>
        <w:t>II</w:t>
      </w:r>
      <w:r w:rsidRPr="00555D60">
        <w:rPr>
          <w:sz w:val="28"/>
          <w:szCs w:val="28"/>
        </w:rPr>
        <w:t xml:space="preserve"> то эраи мо</w:t>
      </w:r>
      <w:r w:rsidRPr="00555D60">
        <w:rPr>
          <w:bCs/>
          <w:sz w:val="28"/>
          <w:szCs w:val="28"/>
        </w:rPr>
        <w:t>; $B)</w:t>
      </w:r>
      <w:r w:rsidRPr="00555D60">
        <w:rPr>
          <w:sz w:val="28"/>
          <w:szCs w:val="28"/>
        </w:rPr>
        <w:t xml:space="preserve"> асрҳои </w:t>
      </w:r>
      <w:r w:rsidRPr="00555D60">
        <w:rPr>
          <w:sz w:val="28"/>
          <w:szCs w:val="28"/>
          <w:lang w:val="en-US"/>
        </w:rPr>
        <w:t>VII</w:t>
      </w:r>
      <w:r w:rsidRPr="00555D60">
        <w:rPr>
          <w:sz w:val="28"/>
          <w:szCs w:val="28"/>
        </w:rPr>
        <w:t xml:space="preserve"> –</w:t>
      </w:r>
      <w:r w:rsidRPr="00555D60">
        <w:rPr>
          <w:sz w:val="28"/>
          <w:szCs w:val="28"/>
          <w:lang w:val="en-US"/>
        </w:rPr>
        <w:t>III</w:t>
      </w:r>
      <w:r w:rsidRPr="00555D60">
        <w:rPr>
          <w:sz w:val="28"/>
          <w:szCs w:val="28"/>
        </w:rPr>
        <w:t xml:space="preserve"> то эраи мо</w:t>
      </w:r>
      <w:r w:rsidRPr="00555D60">
        <w:rPr>
          <w:bCs/>
          <w:sz w:val="28"/>
          <w:szCs w:val="28"/>
        </w:rPr>
        <w:t>; $C)</w:t>
      </w:r>
      <w:r w:rsidRPr="00555D60">
        <w:rPr>
          <w:bCs/>
          <w:sz w:val="28"/>
          <w:szCs w:val="28"/>
          <w:lang w:val="tg-Cyrl-TJ"/>
        </w:rPr>
        <w:t xml:space="preserve"> </w:t>
      </w:r>
      <w:r w:rsidRPr="00555D60">
        <w:rPr>
          <w:sz w:val="28"/>
          <w:szCs w:val="28"/>
        </w:rPr>
        <w:t xml:space="preserve">асрҳои </w:t>
      </w:r>
      <w:r w:rsidRPr="00555D60">
        <w:rPr>
          <w:sz w:val="28"/>
          <w:szCs w:val="28"/>
          <w:lang w:val="en-US"/>
        </w:rPr>
        <w:t>VII</w:t>
      </w:r>
      <w:r w:rsidRPr="00555D60">
        <w:rPr>
          <w:sz w:val="28"/>
          <w:szCs w:val="28"/>
        </w:rPr>
        <w:t xml:space="preserve"> –</w:t>
      </w:r>
      <w:r w:rsidRPr="00555D60">
        <w:rPr>
          <w:sz w:val="28"/>
          <w:szCs w:val="28"/>
          <w:lang w:val="en-US"/>
        </w:rPr>
        <w:t>I</w:t>
      </w:r>
      <w:r w:rsidRPr="00555D60">
        <w:rPr>
          <w:sz w:val="28"/>
          <w:szCs w:val="28"/>
        </w:rPr>
        <w:t xml:space="preserve"> то эраи мо</w:t>
      </w:r>
      <w:r w:rsidRPr="00555D60">
        <w:rPr>
          <w:bCs/>
          <w:sz w:val="28"/>
          <w:szCs w:val="28"/>
        </w:rPr>
        <w:t xml:space="preserve">; $D) дар </w:t>
      </w:r>
      <w:r w:rsidRPr="00555D60">
        <w:rPr>
          <w:sz w:val="28"/>
          <w:szCs w:val="28"/>
        </w:rPr>
        <w:t xml:space="preserve">асрҳои </w:t>
      </w:r>
      <w:r w:rsidRPr="00555D60">
        <w:rPr>
          <w:sz w:val="28"/>
          <w:szCs w:val="28"/>
          <w:lang w:val="en-US"/>
        </w:rPr>
        <w:t>VII</w:t>
      </w:r>
      <w:r w:rsidRPr="00555D60">
        <w:rPr>
          <w:sz w:val="28"/>
          <w:szCs w:val="28"/>
        </w:rPr>
        <w:t xml:space="preserve"> то эраи мо</w:t>
      </w:r>
      <w:r w:rsidRPr="00555D60">
        <w:rPr>
          <w:bCs/>
          <w:sz w:val="28"/>
          <w:szCs w:val="28"/>
        </w:rPr>
        <w:t xml:space="preserve">; $E) аз </w:t>
      </w:r>
      <w:r w:rsidRPr="00555D60">
        <w:rPr>
          <w:sz w:val="28"/>
          <w:szCs w:val="28"/>
        </w:rPr>
        <w:t xml:space="preserve">асрҳои </w:t>
      </w:r>
      <w:r w:rsidRPr="00555D60">
        <w:rPr>
          <w:sz w:val="28"/>
          <w:szCs w:val="28"/>
          <w:lang w:val="en-US"/>
        </w:rPr>
        <w:t>III</w:t>
      </w:r>
      <w:r w:rsidRPr="00555D60">
        <w:rPr>
          <w:sz w:val="28"/>
          <w:szCs w:val="28"/>
        </w:rPr>
        <w:t xml:space="preserve"> то инҷониб ташаккул ёфтааст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@48.</w:t>
      </w:r>
    </w:p>
    <w:p w:rsidR="00970E65" w:rsidRPr="00555D60" w:rsidRDefault="00970E65" w:rsidP="004F75A3">
      <w:pPr>
        <w:spacing w:before="480"/>
        <w:contextualSpacing/>
        <w:jc w:val="both"/>
        <w:rPr>
          <w:bCs/>
          <w:sz w:val="28"/>
          <w:szCs w:val="28"/>
        </w:rPr>
      </w:pPr>
      <w:r w:rsidRPr="00555D60">
        <w:rPr>
          <w:noProof/>
          <w:sz w:val="28"/>
          <w:szCs w:val="28"/>
        </w:rPr>
        <w:t>Ташаккул ва инкишоф элитология ба кадом давра рост меояд?</w:t>
      </w:r>
    </w:p>
    <w:p w:rsidR="00970E65" w:rsidRPr="00555D60" w:rsidRDefault="00970E65" w:rsidP="004F75A3">
      <w:pPr>
        <w:spacing w:before="480"/>
        <w:contextualSpacing/>
        <w:jc w:val="both"/>
        <w:rPr>
          <w:bCs/>
          <w:sz w:val="28"/>
          <w:szCs w:val="28"/>
        </w:rPr>
      </w:pPr>
      <w:r w:rsidRPr="00555D60">
        <w:rPr>
          <w:bCs/>
          <w:sz w:val="28"/>
          <w:szCs w:val="28"/>
        </w:rPr>
        <w:t xml:space="preserve">$A) ба замони ташаккули аввалин давлатҳо; $B) бо рушди ғояҳои сиёсӣ; $C) бо рушди ғояҳои иҷтимоӣ-сиёсӣ; $D) ба замони муосир; $E) ба давронии шӯравӣ; </w:t>
      </w:r>
    </w:p>
    <w:p w:rsidR="00970E65" w:rsidRPr="00555D60" w:rsidRDefault="00970E65" w:rsidP="004F75A3">
      <w:pPr>
        <w:spacing w:before="480"/>
        <w:contextualSpacing/>
        <w:jc w:val="both"/>
        <w:rPr>
          <w:bCs/>
          <w:sz w:val="28"/>
          <w:szCs w:val="28"/>
        </w:rPr>
      </w:pPr>
      <w:r w:rsidRPr="00555D60">
        <w:rPr>
          <w:bCs/>
          <w:sz w:val="28"/>
          <w:szCs w:val="28"/>
        </w:rPr>
        <w:t>@49.</w:t>
      </w:r>
    </w:p>
    <w:p w:rsidR="00970E65" w:rsidRPr="00555D60" w:rsidRDefault="00970E65" w:rsidP="004F75A3">
      <w:pPr>
        <w:spacing w:before="480"/>
        <w:contextualSpacing/>
        <w:jc w:val="both"/>
        <w:rPr>
          <w:bCs/>
          <w:sz w:val="28"/>
          <w:szCs w:val="28"/>
        </w:rPr>
      </w:pPr>
      <w:r w:rsidRPr="00555D60">
        <w:rPr>
          <w:noProof/>
          <w:sz w:val="28"/>
          <w:szCs w:val="28"/>
        </w:rPr>
        <w:t xml:space="preserve">Зери мафҳуми «элитаи сиёсӣ» бештар мо онеро донем, ки </w:t>
      </w:r>
      <w:r w:rsidRPr="00555D60">
        <w:rPr>
          <w:sz w:val="28"/>
          <w:szCs w:val="28"/>
        </w:rPr>
        <w:t>_____________</w:t>
      </w:r>
      <w:r w:rsidRPr="00555D60">
        <w:rPr>
          <w:noProof/>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аз ҳисобӣ қисме аз намояндагони ҷомеа, табақа, гурӯҳ ва ҳаракатҳои сиёсӣ, ки дорои сифатҳои баланди корӣ, касбӣ, ва ақлонӣ мебошанд, фаҳмида бошем. Онҳо аз ин хотир аз атрофиён фарқ мекунанд. Ба корҳои идориву маъмурӣ ва роҳбарӣ интихоб мешаванд</w:t>
      </w:r>
      <w:r w:rsidRPr="00555D60">
        <w:rPr>
          <w:bCs/>
          <w:sz w:val="28"/>
          <w:szCs w:val="28"/>
        </w:rPr>
        <w:t xml:space="preserve">; $B) </w:t>
      </w:r>
      <w:r w:rsidRPr="00555D60">
        <w:rPr>
          <w:noProof/>
          <w:sz w:val="28"/>
          <w:szCs w:val="28"/>
        </w:rPr>
        <w:t>аз ҳисобӣ қисме аз намояндагони ҷомеа, табақа, гурӯҳ ва ҳаракатҳои сиёсӣ, ки дорои сифатҳои баланди корӣ, касбӣ, ва ақлонӣ мебошанд</w:t>
      </w:r>
      <w:r w:rsidRPr="00555D60">
        <w:rPr>
          <w:bCs/>
          <w:sz w:val="28"/>
          <w:szCs w:val="28"/>
        </w:rPr>
        <w:t xml:space="preserve">; $C) </w:t>
      </w:r>
      <w:r w:rsidRPr="00555D60">
        <w:rPr>
          <w:noProof/>
          <w:sz w:val="28"/>
          <w:szCs w:val="28"/>
        </w:rPr>
        <w:t>аз ин хотир аз атрофиён фарқ мекунанд. Ба корҳои идориву маъмурӣ ва роҳбарӣ интихоб мешаванд</w:t>
      </w:r>
      <w:r w:rsidRPr="00555D60">
        <w:rPr>
          <w:bCs/>
          <w:sz w:val="28"/>
          <w:szCs w:val="28"/>
        </w:rPr>
        <w:t xml:space="preserve">; $D) </w:t>
      </w:r>
      <w:r w:rsidRPr="00555D60">
        <w:rPr>
          <w:noProof/>
          <w:sz w:val="28"/>
          <w:szCs w:val="28"/>
        </w:rPr>
        <w:t>аз ҳисобӣ қисми фаъоли ҷомеа иборат мебошанд. Онҳо аз ин хотир аз атрофиён фарқ мекунанд. Ба корҳои идориву маъмурӣ ва роҳбарӣ интихоб мешаванд</w:t>
      </w:r>
      <w:r w:rsidRPr="00555D60">
        <w:rPr>
          <w:bCs/>
          <w:sz w:val="28"/>
          <w:szCs w:val="28"/>
        </w:rPr>
        <w:t xml:space="preserve">; $E) элита ин аз ҳисоби </w:t>
      </w:r>
      <w:r w:rsidRPr="00555D60">
        <w:rPr>
          <w:noProof/>
          <w:sz w:val="28"/>
          <w:szCs w:val="28"/>
        </w:rPr>
        <w:t>табақа, гурӯҳ ва ҳаракатҳои сиёсиро иборат мебошад, ки ба корҳои идориву маъмурӣ ва роҳбарӣ интихоб мешаванд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@50.</w:t>
      </w:r>
    </w:p>
    <w:p w:rsidR="00970E65" w:rsidRPr="00555D60" w:rsidRDefault="00970E65" w:rsidP="004F75A3">
      <w:pPr>
        <w:spacing w:before="480"/>
        <w:contextualSpacing/>
        <w:jc w:val="both"/>
        <w:rPr>
          <w:bCs/>
          <w:sz w:val="28"/>
          <w:szCs w:val="28"/>
        </w:rPr>
      </w:pPr>
      <w:r w:rsidRPr="00555D60">
        <w:rPr>
          <w:sz w:val="28"/>
          <w:szCs w:val="28"/>
        </w:rPr>
        <w:t>Назарияи элитаи сиёсӣ ҳамчун системаи муайяни донишҳо кай ташаккул ёфтааст?</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дар нимаи аввали асри Х</w:t>
      </w:r>
      <w:r w:rsidRPr="00555D60">
        <w:rPr>
          <w:sz w:val="28"/>
          <w:szCs w:val="28"/>
          <w:lang w:val="en-US"/>
        </w:rPr>
        <w:t>VII</w:t>
      </w:r>
      <w:r w:rsidRPr="00555D60">
        <w:rPr>
          <w:bCs/>
          <w:sz w:val="28"/>
          <w:szCs w:val="28"/>
        </w:rPr>
        <w:t>; $B)</w:t>
      </w:r>
      <w:r w:rsidRPr="00555D60">
        <w:rPr>
          <w:bCs/>
          <w:sz w:val="28"/>
          <w:szCs w:val="28"/>
          <w:lang w:val="tg-Cyrl-TJ"/>
        </w:rPr>
        <w:t xml:space="preserve"> </w:t>
      </w:r>
      <w:r w:rsidRPr="00555D60">
        <w:rPr>
          <w:sz w:val="28"/>
          <w:szCs w:val="28"/>
        </w:rPr>
        <w:t>дар нимаи аввали асри Х</w:t>
      </w:r>
      <w:r w:rsidRPr="00555D60">
        <w:rPr>
          <w:sz w:val="28"/>
          <w:szCs w:val="28"/>
          <w:lang w:val="en-US"/>
        </w:rPr>
        <w:t>VIII</w:t>
      </w:r>
      <w:r w:rsidRPr="00555D60">
        <w:rPr>
          <w:bCs/>
          <w:sz w:val="28"/>
          <w:szCs w:val="28"/>
        </w:rPr>
        <w:t xml:space="preserve">; $C) </w:t>
      </w:r>
      <w:r w:rsidRPr="00555D60">
        <w:rPr>
          <w:sz w:val="28"/>
          <w:szCs w:val="28"/>
        </w:rPr>
        <w:t>дар нимаи аввали асри Х</w:t>
      </w:r>
      <w:r w:rsidRPr="00555D60">
        <w:rPr>
          <w:sz w:val="28"/>
          <w:szCs w:val="28"/>
          <w:lang w:val="en-US"/>
        </w:rPr>
        <w:t>I</w:t>
      </w:r>
      <w:r w:rsidRPr="00555D60">
        <w:rPr>
          <w:sz w:val="28"/>
          <w:szCs w:val="28"/>
        </w:rPr>
        <w:t>Х</w:t>
      </w:r>
      <w:r w:rsidRPr="00555D60">
        <w:rPr>
          <w:bCs/>
          <w:sz w:val="28"/>
          <w:szCs w:val="28"/>
        </w:rPr>
        <w:t xml:space="preserve">; $D) </w:t>
      </w:r>
      <w:r w:rsidRPr="00555D60">
        <w:rPr>
          <w:sz w:val="28"/>
          <w:szCs w:val="28"/>
        </w:rPr>
        <w:t xml:space="preserve">дар нимаи аввали асри ХХ; </w:t>
      </w:r>
      <w:r w:rsidRPr="00555D60">
        <w:rPr>
          <w:bCs/>
          <w:sz w:val="28"/>
          <w:szCs w:val="28"/>
        </w:rPr>
        <w:t xml:space="preserve">$E) </w:t>
      </w:r>
      <w:r w:rsidRPr="00555D60">
        <w:rPr>
          <w:sz w:val="28"/>
          <w:szCs w:val="28"/>
        </w:rPr>
        <w:t>дар нимаи аввали асри ХХ</w:t>
      </w:r>
      <w:r w:rsidRPr="00555D60">
        <w:rPr>
          <w:sz w:val="28"/>
          <w:szCs w:val="28"/>
          <w:lang w:val="en-US"/>
        </w:rPr>
        <w:t>I</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@51.</w:t>
      </w:r>
    </w:p>
    <w:p w:rsidR="00970E65" w:rsidRPr="00555D60" w:rsidRDefault="00970E65" w:rsidP="004F75A3">
      <w:pPr>
        <w:spacing w:before="480"/>
        <w:contextualSpacing/>
        <w:jc w:val="both"/>
        <w:rPr>
          <w:bCs/>
          <w:sz w:val="28"/>
          <w:szCs w:val="28"/>
        </w:rPr>
      </w:pPr>
      <w:r w:rsidRPr="00555D60">
        <w:rPr>
          <w:noProof/>
          <w:sz w:val="28"/>
          <w:szCs w:val="28"/>
        </w:rPr>
        <w:t>Моҳияти назарияи классикии элитаро шарҳ диҳед?</w:t>
      </w:r>
    </w:p>
    <w:p w:rsidR="00970E65" w:rsidRPr="00555D60" w:rsidRDefault="00970E65" w:rsidP="004F75A3">
      <w:pPr>
        <w:spacing w:before="480"/>
        <w:contextualSpacing/>
        <w:jc w:val="both"/>
        <w:rPr>
          <w:bCs/>
          <w:sz w:val="28"/>
          <w:szCs w:val="28"/>
        </w:rPr>
      </w:pPr>
      <w:r w:rsidRPr="00555D60">
        <w:rPr>
          <w:bCs/>
          <w:sz w:val="28"/>
          <w:szCs w:val="28"/>
        </w:rPr>
        <w:t xml:space="preserve">$A) ҳамчун таълимот тавонистааст як синфро фаро гирад; $B) ҳамчун таълимот тавонистааст синфи сиёсӣ ва синфи ҳукумронро фаро гирад; $C) </w:t>
      </w:r>
      <w:r w:rsidRPr="00555D60">
        <w:rPr>
          <w:noProof/>
          <w:sz w:val="28"/>
          <w:szCs w:val="28"/>
        </w:rPr>
        <w:t>ин таълимот дар бораи миссияи фавқуллода, иҷтимоӣ-сиёсӣ ва идеяҳои пешрафтаиодамони оддӣ зоҳир мегардад</w:t>
      </w:r>
      <w:r w:rsidRPr="00555D60">
        <w:rPr>
          <w:bCs/>
          <w:sz w:val="28"/>
          <w:szCs w:val="28"/>
        </w:rPr>
        <w:t>; $D)</w:t>
      </w:r>
      <w:r w:rsidRPr="00555D60">
        <w:rPr>
          <w:noProof/>
          <w:sz w:val="28"/>
          <w:szCs w:val="28"/>
        </w:rPr>
        <w:t xml:space="preserve"> ин таълимот дар бораи миссияи фавқуллода, иҷтимоӣ-сиёсӣ ва идеяҳои пешрафтаи имтиёзнокест (элита), ки тавонистааст аз паси хеш инсонҳои ақибмондаро бибаранд</w:t>
      </w:r>
      <w:r w:rsidRPr="00555D60">
        <w:rPr>
          <w:bCs/>
          <w:sz w:val="28"/>
          <w:szCs w:val="28"/>
        </w:rPr>
        <w:t xml:space="preserve">; $E) </w:t>
      </w:r>
      <w:r w:rsidRPr="00555D60">
        <w:rPr>
          <w:noProof/>
          <w:sz w:val="28"/>
          <w:szCs w:val="28"/>
        </w:rPr>
        <w:t>ин таълимот дар бораи интихобшудаҳо, беҳтаринҳост, ки тавонистааст як миссияи фавқуллода, иҷтимоӣ-сиёсӣ ва идеяҳои пешрафтаи имтиёзнокро ба вуҷуд овардааст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@52.</w:t>
      </w:r>
    </w:p>
    <w:p w:rsidR="00970E65" w:rsidRPr="00555D60" w:rsidRDefault="00970E65" w:rsidP="004F75A3">
      <w:pPr>
        <w:spacing w:before="480"/>
        <w:contextualSpacing/>
        <w:jc w:val="both"/>
        <w:rPr>
          <w:bCs/>
          <w:sz w:val="28"/>
          <w:szCs w:val="28"/>
        </w:rPr>
      </w:pPr>
      <w:r w:rsidRPr="00555D60">
        <w:rPr>
          <w:noProof/>
          <w:sz w:val="28"/>
          <w:szCs w:val="28"/>
        </w:rPr>
        <w:t xml:space="preserve">Намояндагони назарияи биологии элитаро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Г. Лассуэл ва Б. Скиннер</w:t>
      </w:r>
      <w:r w:rsidRPr="00555D60">
        <w:rPr>
          <w:bCs/>
          <w:sz w:val="28"/>
          <w:szCs w:val="28"/>
        </w:rPr>
        <w:t>; $B)</w:t>
      </w:r>
      <w:r w:rsidRPr="00555D60">
        <w:rPr>
          <w:bCs/>
          <w:sz w:val="28"/>
          <w:szCs w:val="28"/>
          <w:lang w:val="tg-Cyrl-TJ"/>
        </w:rPr>
        <w:t xml:space="preserve"> </w:t>
      </w:r>
      <w:r w:rsidRPr="00555D60">
        <w:rPr>
          <w:noProof/>
          <w:sz w:val="28"/>
          <w:szCs w:val="28"/>
        </w:rPr>
        <w:t>Б. Скиннер ва Фромм</w:t>
      </w:r>
      <w:r w:rsidRPr="00555D60">
        <w:rPr>
          <w:bCs/>
          <w:sz w:val="28"/>
          <w:szCs w:val="28"/>
        </w:rPr>
        <w:t>; $C)</w:t>
      </w:r>
      <w:r w:rsidRPr="00555D60">
        <w:rPr>
          <w:noProof/>
          <w:sz w:val="28"/>
          <w:szCs w:val="28"/>
        </w:rPr>
        <w:t xml:space="preserve"> Фромм ва Г. Лассуэл</w:t>
      </w:r>
      <w:r w:rsidRPr="00555D60">
        <w:rPr>
          <w:bCs/>
          <w:sz w:val="28"/>
          <w:szCs w:val="28"/>
        </w:rPr>
        <w:t>; $D)</w:t>
      </w:r>
      <w:r w:rsidRPr="00555D60">
        <w:rPr>
          <w:noProof/>
          <w:sz w:val="28"/>
          <w:szCs w:val="28"/>
        </w:rPr>
        <w:t xml:space="preserve"> Р. Уилямс ва Э. Богардус</w:t>
      </w:r>
      <w:r w:rsidRPr="00555D60">
        <w:rPr>
          <w:bCs/>
          <w:sz w:val="28"/>
          <w:szCs w:val="28"/>
        </w:rPr>
        <w:t>; $E)</w:t>
      </w:r>
      <w:r w:rsidRPr="00555D60">
        <w:rPr>
          <w:bCs/>
          <w:sz w:val="28"/>
          <w:szCs w:val="28"/>
          <w:lang w:val="tg-Cyrl-TJ"/>
        </w:rPr>
        <w:t xml:space="preserve"> </w:t>
      </w:r>
      <w:r w:rsidRPr="00555D60">
        <w:rPr>
          <w:noProof/>
          <w:sz w:val="28"/>
          <w:szCs w:val="28"/>
        </w:rPr>
        <w:t>Г. Ҷилберт ва Б. Скиннер</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@53.</w:t>
      </w:r>
    </w:p>
    <w:p w:rsidR="00970E65" w:rsidRPr="00555D60" w:rsidRDefault="00970E65" w:rsidP="004F75A3">
      <w:pPr>
        <w:spacing w:before="480"/>
        <w:contextualSpacing/>
        <w:jc w:val="both"/>
        <w:rPr>
          <w:noProof/>
          <w:sz w:val="28"/>
          <w:szCs w:val="28"/>
        </w:rPr>
      </w:pPr>
      <w:r w:rsidRPr="00555D60">
        <w:rPr>
          <w:noProof/>
          <w:sz w:val="28"/>
          <w:szCs w:val="28"/>
        </w:rPr>
        <w:t xml:space="preserve">Назарияи биологии элита таваҷҷуҳро ба чӣ равона намудааст? </w:t>
      </w:r>
    </w:p>
    <w:p w:rsidR="00970E65" w:rsidRPr="00555D60" w:rsidRDefault="00970E65" w:rsidP="004F75A3">
      <w:pPr>
        <w:spacing w:before="480"/>
        <w:contextualSpacing/>
        <w:jc w:val="both"/>
        <w:rPr>
          <w:bCs/>
          <w:sz w:val="28"/>
          <w:szCs w:val="28"/>
        </w:rPr>
      </w:pPr>
      <w:r w:rsidRPr="00555D60">
        <w:rPr>
          <w:bCs/>
          <w:sz w:val="28"/>
          <w:szCs w:val="28"/>
        </w:rPr>
        <w:t>$A) ба омилҳои психологӣ ва филолог</w:t>
      </w:r>
      <w:r w:rsidRPr="00555D60">
        <w:rPr>
          <w:bCs/>
          <w:sz w:val="28"/>
          <w:szCs w:val="28"/>
          <w:lang w:val="tg-Cyrl-TJ"/>
        </w:rPr>
        <w:t>ӣ</w:t>
      </w:r>
      <w:r w:rsidRPr="00555D60">
        <w:rPr>
          <w:bCs/>
          <w:sz w:val="28"/>
          <w:szCs w:val="28"/>
        </w:rPr>
        <w:t>; $B)</w:t>
      </w:r>
      <w:r w:rsidRPr="00555D60">
        <w:rPr>
          <w:noProof/>
          <w:sz w:val="28"/>
          <w:szCs w:val="28"/>
        </w:rPr>
        <w:t xml:space="preserve"> </w:t>
      </w:r>
      <w:r w:rsidRPr="00555D60">
        <w:rPr>
          <w:bCs/>
          <w:sz w:val="28"/>
          <w:szCs w:val="28"/>
        </w:rPr>
        <w:t xml:space="preserve">ба омилҳои </w:t>
      </w:r>
      <w:r w:rsidRPr="00555D60">
        <w:rPr>
          <w:noProof/>
          <w:sz w:val="28"/>
          <w:szCs w:val="28"/>
        </w:rPr>
        <w:t>биологӣ</w:t>
      </w:r>
      <w:r w:rsidRPr="00555D60">
        <w:rPr>
          <w:bCs/>
          <w:sz w:val="28"/>
          <w:szCs w:val="28"/>
        </w:rPr>
        <w:t>; $C)</w:t>
      </w:r>
      <w:r w:rsidRPr="00555D60">
        <w:rPr>
          <w:noProof/>
          <w:sz w:val="28"/>
          <w:szCs w:val="28"/>
        </w:rPr>
        <w:t xml:space="preserve"> </w:t>
      </w:r>
      <w:r w:rsidRPr="00555D60">
        <w:rPr>
          <w:bCs/>
          <w:sz w:val="28"/>
          <w:szCs w:val="28"/>
        </w:rPr>
        <w:t>ба омилҳои</w:t>
      </w:r>
      <w:r w:rsidRPr="00555D60">
        <w:rPr>
          <w:noProof/>
          <w:sz w:val="28"/>
          <w:szCs w:val="28"/>
        </w:rPr>
        <w:t xml:space="preserve"> генетикӣ</w:t>
      </w:r>
      <w:r w:rsidRPr="00555D60">
        <w:rPr>
          <w:bCs/>
          <w:sz w:val="28"/>
          <w:szCs w:val="28"/>
        </w:rPr>
        <w:t>; $D)</w:t>
      </w:r>
      <w:r w:rsidRPr="00555D60">
        <w:rPr>
          <w:noProof/>
          <w:sz w:val="28"/>
          <w:szCs w:val="28"/>
        </w:rPr>
        <w:t xml:space="preserve"> </w:t>
      </w:r>
      <w:r w:rsidRPr="00555D60">
        <w:rPr>
          <w:bCs/>
          <w:sz w:val="28"/>
          <w:szCs w:val="28"/>
        </w:rPr>
        <w:t>ба омилҳои</w:t>
      </w:r>
      <w:r w:rsidRPr="00555D60">
        <w:rPr>
          <w:noProof/>
          <w:sz w:val="28"/>
          <w:szCs w:val="28"/>
        </w:rPr>
        <w:t xml:space="preserve"> биологӣ ва генетикӣ</w:t>
      </w:r>
      <w:r w:rsidRPr="00555D60">
        <w:rPr>
          <w:bCs/>
          <w:sz w:val="28"/>
          <w:szCs w:val="28"/>
        </w:rPr>
        <w:t xml:space="preserve">; $E) ба омилҳои психологӣ ва </w:t>
      </w:r>
      <w:r w:rsidRPr="00555D60">
        <w:rPr>
          <w:noProof/>
          <w:sz w:val="28"/>
          <w:szCs w:val="28"/>
        </w:rPr>
        <w:t>генетикӣ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@54.</w:t>
      </w:r>
    </w:p>
    <w:p w:rsidR="00970E65" w:rsidRPr="00555D60" w:rsidRDefault="00970E65" w:rsidP="004F75A3">
      <w:pPr>
        <w:spacing w:before="480"/>
        <w:contextualSpacing/>
        <w:jc w:val="both"/>
        <w:rPr>
          <w:bCs/>
          <w:sz w:val="28"/>
          <w:szCs w:val="28"/>
        </w:rPr>
      </w:pPr>
      <w:r w:rsidRPr="00555D60">
        <w:rPr>
          <w:bCs/>
          <w:sz w:val="28"/>
          <w:szCs w:val="28"/>
        </w:rPr>
        <w:t xml:space="preserve">Моҳияти </w:t>
      </w:r>
      <w:r w:rsidRPr="00555D60">
        <w:rPr>
          <w:noProof/>
          <w:sz w:val="28"/>
          <w:szCs w:val="28"/>
        </w:rPr>
        <w:t xml:space="preserve">назарияи биологии элита </w:t>
      </w:r>
      <w:r w:rsidRPr="00555D60">
        <w:rPr>
          <w:sz w:val="28"/>
          <w:szCs w:val="28"/>
        </w:rPr>
        <w:t>_____________</w:t>
      </w:r>
      <w:r w:rsidRPr="00555D60">
        <w:rPr>
          <w:sz w:val="28"/>
          <w:szCs w:val="28"/>
          <w:lang w:val="tg-Cyrl-TJ"/>
        </w:rPr>
        <w:t xml:space="preserve"> </w:t>
      </w:r>
      <w:r w:rsidRPr="00555D60">
        <w:rPr>
          <w:noProof/>
          <w:sz w:val="28"/>
          <w:szCs w:val="28"/>
        </w:rPr>
        <w:t>зоҳир мегардад?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дар доираи хусусиятҳои антрополонию психологӣ, инсонҳоро ба барҷаста ва оддӣ, фаъол ва ғайрифаъол ва ҳамчунин ба фаъолияти самаранок ва ғайрисамаранок</w:t>
      </w:r>
      <w:r w:rsidRPr="00555D60">
        <w:rPr>
          <w:bCs/>
          <w:sz w:val="28"/>
          <w:szCs w:val="28"/>
        </w:rPr>
        <w:t>; $B)</w:t>
      </w:r>
      <w:r w:rsidRPr="00555D60">
        <w:rPr>
          <w:noProof/>
          <w:sz w:val="28"/>
          <w:szCs w:val="28"/>
        </w:rPr>
        <w:t xml:space="preserve"> дар доираи хусусиятҳои психологӣ, инсонҳоро ба барҷаста ва оддӣ, фаъол ва ғайрифаъол ва ҳамчунин ба фаъолияти самаранок ва ғайрисамаранок</w:t>
      </w:r>
      <w:r w:rsidRPr="00555D60">
        <w:rPr>
          <w:bCs/>
          <w:sz w:val="28"/>
          <w:szCs w:val="28"/>
        </w:rPr>
        <w:t xml:space="preserve">; $C) </w:t>
      </w:r>
      <w:r w:rsidRPr="00555D60">
        <w:rPr>
          <w:noProof/>
          <w:sz w:val="28"/>
          <w:szCs w:val="28"/>
        </w:rPr>
        <w:t>дар доираи хусусиятҳои биологӣ ва дар ҳамин замина инсонҳоро тасниф менамоеяд</w:t>
      </w:r>
      <w:r w:rsidRPr="00555D60">
        <w:rPr>
          <w:bCs/>
          <w:sz w:val="28"/>
          <w:szCs w:val="28"/>
        </w:rPr>
        <w:t xml:space="preserve">; $D) </w:t>
      </w:r>
      <w:r w:rsidRPr="00555D60">
        <w:rPr>
          <w:noProof/>
          <w:sz w:val="28"/>
          <w:szCs w:val="28"/>
        </w:rPr>
        <w:t xml:space="preserve">дар доираи хусусиятҳои биологӣ ва асосҳои тақсими инсонҳо ба барҷаста ва оддӣ, фаъол ва ғайрифаъол ва ҳамчунин ба фаъолияти самаранок ва ғайрисамаранок; </w:t>
      </w:r>
      <w:r w:rsidRPr="00555D60">
        <w:rPr>
          <w:bCs/>
          <w:sz w:val="28"/>
          <w:szCs w:val="28"/>
        </w:rPr>
        <w:t xml:space="preserve">$E) </w:t>
      </w:r>
      <w:r w:rsidRPr="00555D60">
        <w:rPr>
          <w:noProof/>
          <w:sz w:val="28"/>
          <w:szCs w:val="28"/>
        </w:rPr>
        <w:t>инсонҳоро ба барҷаста ва оддӣ, фаъол ва ғайрифаъол ва ҳамчунин ба фаъолияти самаранок ва ғайрисамаранок</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@55.</w:t>
      </w:r>
    </w:p>
    <w:p w:rsidR="00970E65" w:rsidRPr="00555D60" w:rsidRDefault="00970E65" w:rsidP="004F75A3">
      <w:pPr>
        <w:spacing w:before="480"/>
        <w:contextualSpacing/>
        <w:jc w:val="both"/>
        <w:rPr>
          <w:bCs/>
          <w:sz w:val="28"/>
          <w:szCs w:val="28"/>
        </w:rPr>
      </w:pPr>
      <w:r w:rsidRPr="00555D60">
        <w:rPr>
          <w:noProof/>
          <w:sz w:val="28"/>
          <w:szCs w:val="28"/>
        </w:rPr>
        <w:t xml:space="preserve">Намояндагони назарияи психологии элитаро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Фромм</w:t>
      </w:r>
      <w:r w:rsidRPr="00555D60">
        <w:rPr>
          <w:bCs/>
          <w:sz w:val="28"/>
          <w:szCs w:val="28"/>
        </w:rPr>
        <w:t xml:space="preserve">; $B) </w:t>
      </w:r>
      <w:r w:rsidRPr="00555D60">
        <w:rPr>
          <w:noProof/>
          <w:sz w:val="28"/>
          <w:szCs w:val="28"/>
        </w:rPr>
        <w:t>Р.</w:t>
      </w:r>
      <w:r w:rsidRPr="00555D60">
        <w:rPr>
          <w:noProof/>
          <w:sz w:val="28"/>
          <w:szCs w:val="28"/>
          <w:lang w:val="tg-Cyrl-TJ"/>
        </w:rPr>
        <w:t xml:space="preserve"> </w:t>
      </w:r>
      <w:r w:rsidRPr="00555D60">
        <w:rPr>
          <w:noProof/>
          <w:sz w:val="28"/>
          <w:szCs w:val="28"/>
        </w:rPr>
        <w:t>Уилямс</w:t>
      </w:r>
      <w:r w:rsidRPr="00555D60">
        <w:rPr>
          <w:bCs/>
          <w:sz w:val="28"/>
          <w:szCs w:val="28"/>
        </w:rPr>
        <w:t>; $C)</w:t>
      </w:r>
      <w:r w:rsidRPr="00555D60">
        <w:rPr>
          <w:noProof/>
          <w:sz w:val="28"/>
          <w:szCs w:val="28"/>
        </w:rPr>
        <w:t xml:space="preserve"> Фромм ва Г.</w:t>
      </w:r>
      <w:r w:rsidRPr="00555D60">
        <w:rPr>
          <w:noProof/>
          <w:sz w:val="28"/>
          <w:szCs w:val="28"/>
          <w:lang w:val="tg-Cyrl-TJ"/>
        </w:rPr>
        <w:t xml:space="preserve"> </w:t>
      </w:r>
      <w:r w:rsidRPr="00555D60">
        <w:rPr>
          <w:noProof/>
          <w:sz w:val="28"/>
          <w:szCs w:val="28"/>
        </w:rPr>
        <w:t>Лассуэл</w:t>
      </w:r>
      <w:r w:rsidRPr="00555D60">
        <w:rPr>
          <w:bCs/>
          <w:sz w:val="28"/>
          <w:szCs w:val="28"/>
        </w:rPr>
        <w:t>; $D)</w:t>
      </w:r>
      <w:r w:rsidRPr="00555D60">
        <w:rPr>
          <w:noProof/>
          <w:sz w:val="28"/>
          <w:szCs w:val="28"/>
        </w:rPr>
        <w:t xml:space="preserve"> Р.</w:t>
      </w:r>
      <w:r w:rsidRPr="00555D60">
        <w:rPr>
          <w:noProof/>
          <w:sz w:val="28"/>
          <w:szCs w:val="28"/>
          <w:lang w:val="tg-Cyrl-TJ"/>
        </w:rPr>
        <w:t xml:space="preserve"> </w:t>
      </w:r>
      <w:r w:rsidRPr="00555D60">
        <w:rPr>
          <w:noProof/>
          <w:sz w:val="28"/>
          <w:szCs w:val="28"/>
        </w:rPr>
        <w:t>Уилямс ва Э.</w:t>
      </w:r>
      <w:r w:rsidRPr="00555D60">
        <w:rPr>
          <w:noProof/>
          <w:sz w:val="28"/>
          <w:szCs w:val="28"/>
          <w:lang w:val="tg-Cyrl-TJ"/>
        </w:rPr>
        <w:t xml:space="preserve"> </w:t>
      </w:r>
      <w:r w:rsidRPr="00555D60">
        <w:rPr>
          <w:noProof/>
          <w:sz w:val="28"/>
          <w:szCs w:val="28"/>
        </w:rPr>
        <w:t>Богардус</w:t>
      </w:r>
      <w:r w:rsidRPr="00555D60">
        <w:rPr>
          <w:bCs/>
          <w:sz w:val="28"/>
          <w:szCs w:val="28"/>
        </w:rPr>
        <w:t xml:space="preserve">; $E) </w:t>
      </w:r>
      <w:r w:rsidRPr="00555D60">
        <w:rPr>
          <w:noProof/>
          <w:sz w:val="28"/>
          <w:szCs w:val="28"/>
        </w:rPr>
        <w:t>Г.</w:t>
      </w:r>
      <w:r w:rsidRPr="00555D60">
        <w:rPr>
          <w:noProof/>
          <w:sz w:val="28"/>
          <w:szCs w:val="28"/>
          <w:lang w:val="tg-Cyrl-TJ"/>
        </w:rPr>
        <w:t xml:space="preserve"> </w:t>
      </w:r>
      <w:r w:rsidRPr="00555D60">
        <w:rPr>
          <w:noProof/>
          <w:sz w:val="28"/>
          <w:szCs w:val="28"/>
        </w:rPr>
        <w:t>Ҷилберт ва Б.</w:t>
      </w:r>
      <w:r w:rsidRPr="00555D60">
        <w:rPr>
          <w:noProof/>
          <w:sz w:val="28"/>
          <w:szCs w:val="28"/>
          <w:lang w:val="tg-Cyrl-TJ"/>
        </w:rPr>
        <w:t xml:space="preserve"> </w:t>
      </w:r>
      <w:r w:rsidRPr="00555D60">
        <w:rPr>
          <w:noProof/>
          <w:sz w:val="28"/>
          <w:szCs w:val="28"/>
        </w:rPr>
        <w:t>Скиннер</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@56.</w:t>
      </w:r>
    </w:p>
    <w:p w:rsidR="00970E65" w:rsidRPr="00555D60" w:rsidRDefault="00970E65" w:rsidP="004F75A3">
      <w:pPr>
        <w:spacing w:before="480"/>
        <w:contextualSpacing/>
        <w:jc w:val="both"/>
        <w:rPr>
          <w:noProof/>
          <w:sz w:val="28"/>
          <w:szCs w:val="28"/>
        </w:rPr>
      </w:pPr>
      <w:r w:rsidRPr="00555D60">
        <w:rPr>
          <w:noProof/>
          <w:sz w:val="28"/>
          <w:szCs w:val="28"/>
        </w:rPr>
        <w:t xml:space="preserve">Дар фаҳми назарияи психологии элита таваҷҷуҳ ба кадом омилҳо дода мешавад? </w:t>
      </w:r>
    </w:p>
    <w:p w:rsidR="00970E65" w:rsidRPr="00555D60" w:rsidRDefault="00970E65" w:rsidP="004F75A3">
      <w:pPr>
        <w:spacing w:before="480"/>
        <w:contextualSpacing/>
        <w:jc w:val="both"/>
        <w:rPr>
          <w:bCs/>
          <w:sz w:val="28"/>
          <w:szCs w:val="28"/>
        </w:rPr>
      </w:pPr>
      <w:r w:rsidRPr="00555D60">
        <w:rPr>
          <w:bCs/>
          <w:sz w:val="28"/>
          <w:szCs w:val="28"/>
        </w:rPr>
        <w:t>$A) ба омилҳои биологӣ; $B) ба омилҳои антропологӣ; $C) ба омилҳои генетикӣ; $D)</w:t>
      </w:r>
      <w:r w:rsidRPr="00555D60">
        <w:rPr>
          <w:noProof/>
          <w:sz w:val="28"/>
          <w:szCs w:val="28"/>
        </w:rPr>
        <w:t xml:space="preserve"> </w:t>
      </w:r>
      <w:r w:rsidRPr="00555D60">
        <w:rPr>
          <w:bCs/>
          <w:sz w:val="28"/>
          <w:szCs w:val="28"/>
        </w:rPr>
        <w:t>ба омилҳои</w:t>
      </w:r>
      <w:r w:rsidRPr="00555D60">
        <w:rPr>
          <w:noProof/>
          <w:sz w:val="28"/>
          <w:szCs w:val="28"/>
        </w:rPr>
        <w:t xml:space="preserve"> психологӣ</w:t>
      </w:r>
      <w:r w:rsidRPr="00555D60">
        <w:rPr>
          <w:bCs/>
          <w:sz w:val="28"/>
          <w:szCs w:val="28"/>
        </w:rPr>
        <w:t xml:space="preserve">; $E) ба типи инсонҳо; </w:t>
      </w:r>
    </w:p>
    <w:p w:rsidR="00970E65" w:rsidRPr="00555D60" w:rsidRDefault="00970E65" w:rsidP="004F75A3">
      <w:pPr>
        <w:spacing w:before="480"/>
        <w:contextualSpacing/>
        <w:jc w:val="both"/>
        <w:rPr>
          <w:bCs/>
          <w:sz w:val="28"/>
          <w:szCs w:val="28"/>
        </w:rPr>
      </w:pPr>
      <w:r w:rsidRPr="00555D60">
        <w:rPr>
          <w:bCs/>
          <w:sz w:val="28"/>
          <w:szCs w:val="28"/>
        </w:rPr>
        <w:t>@57.</w:t>
      </w:r>
    </w:p>
    <w:p w:rsidR="00970E65" w:rsidRPr="00555D60" w:rsidRDefault="00970E65" w:rsidP="004F75A3">
      <w:pPr>
        <w:spacing w:before="480"/>
        <w:contextualSpacing/>
        <w:jc w:val="both"/>
        <w:rPr>
          <w:bCs/>
          <w:sz w:val="28"/>
          <w:szCs w:val="28"/>
        </w:rPr>
      </w:pPr>
      <w:r w:rsidRPr="00555D60">
        <w:rPr>
          <w:bCs/>
          <w:sz w:val="28"/>
          <w:szCs w:val="28"/>
        </w:rPr>
        <w:t xml:space="preserve">Моҳияти </w:t>
      </w:r>
      <w:r w:rsidRPr="00555D60">
        <w:rPr>
          <w:noProof/>
          <w:sz w:val="28"/>
          <w:szCs w:val="28"/>
        </w:rPr>
        <w:t xml:space="preserve">назарияи психологии элита дар </w:t>
      </w:r>
      <w:r w:rsidRPr="00555D60">
        <w:rPr>
          <w:sz w:val="28"/>
          <w:szCs w:val="28"/>
        </w:rPr>
        <w:t>_____________</w:t>
      </w:r>
      <w:r w:rsidRPr="00555D60">
        <w:rPr>
          <w:noProof/>
          <w:sz w:val="28"/>
          <w:szCs w:val="28"/>
        </w:rPr>
        <w:t xml:space="preserve"> зоҳир мегардад?</w:t>
      </w:r>
    </w:p>
    <w:p w:rsidR="00970E65" w:rsidRPr="00555D60" w:rsidRDefault="00970E65" w:rsidP="004F75A3">
      <w:pPr>
        <w:spacing w:before="480"/>
        <w:contextualSpacing/>
        <w:jc w:val="both"/>
        <w:rPr>
          <w:bCs/>
          <w:sz w:val="28"/>
          <w:szCs w:val="28"/>
        </w:rPr>
      </w:pPr>
      <w:r w:rsidRPr="00555D60">
        <w:rPr>
          <w:bCs/>
          <w:sz w:val="28"/>
          <w:szCs w:val="28"/>
        </w:rPr>
        <w:t xml:space="preserve">$A) таваҷҷуҳ </w:t>
      </w:r>
      <w:r w:rsidRPr="00555D60">
        <w:rPr>
          <w:noProof/>
          <w:sz w:val="28"/>
          <w:szCs w:val="28"/>
        </w:rPr>
        <w:t>бештар ба сифатҳои генетикӣ ва психологӣ равона гардидааст</w:t>
      </w:r>
      <w:r w:rsidRPr="00555D60">
        <w:rPr>
          <w:bCs/>
          <w:sz w:val="28"/>
          <w:szCs w:val="28"/>
        </w:rPr>
        <w:t xml:space="preserve">; $B) таваҷҷуҳ </w:t>
      </w:r>
      <w:r w:rsidRPr="00555D60">
        <w:rPr>
          <w:noProof/>
          <w:sz w:val="28"/>
          <w:szCs w:val="28"/>
        </w:rPr>
        <w:t>бештар ба сифатҳои психологӣ равона гардидааст</w:t>
      </w:r>
      <w:r w:rsidRPr="00555D60">
        <w:rPr>
          <w:bCs/>
          <w:sz w:val="28"/>
          <w:szCs w:val="28"/>
        </w:rPr>
        <w:t xml:space="preserve">; $C) таваҷҷуҳ </w:t>
      </w:r>
      <w:r w:rsidRPr="00555D60">
        <w:rPr>
          <w:noProof/>
          <w:sz w:val="28"/>
          <w:szCs w:val="28"/>
        </w:rPr>
        <w:t>бештар ба сифатҳои биологӣ равона гардидааст</w:t>
      </w:r>
      <w:r w:rsidRPr="00555D60">
        <w:rPr>
          <w:bCs/>
          <w:sz w:val="28"/>
          <w:szCs w:val="28"/>
        </w:rPr>
        <w:t xml:space="preserve">; $D) </w:t>
      </w:r>
      <w:r w:rsidRPr="00555D60">
        <w:rPr>
          <w:noProof/>
          <w:sz w:val="28"/>
          <w:szCs w:val="28"/>
        </w:rPr>
        <w:t xml:space="preserve">дар доираи хусусиятҳои биологӣ ва асосҳои тақсими инсонҳо ба барҷаста ва оддӣ, фаъол ва ғайрифаъол ва ҳамчунин ба фаъолияти самаранок ва ғайрисамаранок; </w:t>
      </w:r>
      <w:r w:rsidRPr="00555D60">
        <w:rPr>
          <w:bCs/>
          <w:sz w:val="28"/>
          <w:szCs w:val="28"/>
        </w:rPr>
        <w:t xml:space="preserve">$E) таваҷҷуҳ </w:t>
      </w:r>
      <w:r w:rsidRPr="00555D60">
        <w:rPr>
          <w:noProof/>
          <w:sz w:val="28"/>
          <w:szCs w:val="28"/>
        </w:rPr>
        <w:t>бештар ба сифатҳои психологӣ равона гардидааст, ки он бештар дар асоси ғайриоддӣ будани яке нисбатӣ дигаре зоҳир мегардад</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@58.</w:t>
      </w:r>
    </w:p>
    <w:p w:rsidR="00970E65" w:rsidRPr="00555D60" w:rsidRDefault="00970E65" w:rsidP="004F75A3">
      <w:pPr>
        <w:spacing w:before="480"/>
        <w:contextualSpacing/>
        <w:jc w:val="both"/>
        <w:rPr>
          <w:bCs/>
          <w:sz w:val="28"/>
          <w:szCs w:val="28"/>
        </w:rPr>
      </w:pPr>
      <w:r w:rsidRPr="00555D60">
        <w:rPr>
          <w:noProof/>
          <w:sz w:val="28"/>
          <w:szCs w:val="28"/>
        </w:rPr>
        <w:t xml:space="preserve">Намояндагони назарияи иҷтимоӣ-психологии элитаро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Ҷ. Бернхэм ва Ҷ. Гэлбрейт</w:t>
      </w:r>
      <w:r w:rsidRPr="00555D60">
        <w:rPr>
          <w:bCs/>
          <w:sz w:val="28"/>
          <w:szCs w:val="28"/>
        </w:rPr>
        <w:t>; $B)</w:t>
      </w:r>
      <w:r w:rsidRPr="00555D60">
        <w:rPr>
          <w:noProof/>
          <w:sz w:val="28"/>
          <w:szCs w:val="28"/>
        </w:rPr>
        <w:t xml:space="preserve"> Ҷ. Гэлбрейт ва Э.</w:t>
      </w:r>
      <w:r w:rsidRPr="00555D60">
        <w:rPr>
          <w:noProof/>
          <w:sz w:val="28"/>
          <w:szCs w:val="28"/>
          <w:lang w:val="tg-Cyrl-TJ"/>
        </w:rPr>
        <w:t xml:space="preserve"> </w:t>
      </w:r>
      <w:r w:rsidRPr="00555D60">
        <w:rPr>
          <w:noProof/>
          <w:sz w:val="28"/>
          <w:szCs w:val="28"/>
        </w:rPr>
        <w:t>Богардус</w:t>
      </w:r>
      <w:r w:rsidRPr="00555D60">
        <w:rPr>
          <w:bCs/>
          <w:sz w:val="28"/>
          <w:szCs w:val="28"/>
        </w:rPr>
        <w:t>; $C)</w:t>
      </w:r>
      <w:r w:rsidRPr="00555D60">
        <w:rPr>
          <w:noProof/>
          <w:sz w:val="28"/>
          <w:szCs w:val="28"/>
        </w:rPr>
        <w:t xml:space="preserve"> Фромм ва Г.</w:t>
      </w:r>
      <w:r w:rsidRPr="00555D60">
        <w:rPr>
          <w:noProof/>
          <w:sz w:val="28"/>
          <w:szCs w:val="28"/>
          <w:lang w:val="tg-Cyrl-TJ"/>
        </w:rPr>
        <w:t xml:space="preserve"> </w:t>
      </w:r>
      <w:r w:rsidRPr="00555D60">
        <w:rPr>
          <w:noProof/>
          <w:sz w:val="28"/>
          <w:szCs w:val="28"/>
        </w:rPr>
        <w:t>Лассуэл</w:t>
      </w:r>
      <w:r w:rsidRPr="00555D60">
        <w:rPr>
          <w:bCs/>
          <w:sz w:val="28"/>
          <w:szCs w:val="28"/>
        </w:rPr>
        <w:t>; $D)</w:t>
      </w:r>
      <w:r w:rsidRPr="00555D60">
        <w:rPr>
          <w:noProof/>
          <w:sz w:val="28"/>
          <w:szCs w:val="28"/>
        </w:rPr>
        <w:t xml:space="preserve"> Р.</w:t>
      </w:r>
      <w:r w:rsidRPr="00555D60">
        <w:rPr>
          <w:noProof/>
          <w:sz w:val="28"/>
          <w:szCs w:val="28"/>
          <w:lang w:val="tg-Cyrl-TJ"/>
        </w:rPr>
        <w:t xml:space="preserve"> </w:t>
      </w:r>
      <w:r w:rsidRPr="00555D60">
        <w:rPr>
          <w:noProof/>
          <w:sz w:val="28"/>
          <w:szCs w:val="28"/>
        </w:rPr>
        <w:t>Уилямс ва Э.</w:t>
      </w:r>
      <w:r w:rsidRPr="00555D60">
        <w:rPr>
          <w:noProof/>
          <w:sz w:val="28"/>
          <w:szCs w:val="28"/>
          <w:lang w:val="tg-Cyrl-TJ"/>
        </w:rPr>
        <w:t xml:space="preserve"> </w:t>
      </w:r>
      <w:r w:rsidRPr="00555D60">
        <w:rPr>
          <w:noProof/>
          <w:sz w:val="28"/>
          <w:szCs w:val="28"/>
        </w:rPr>
        <w:t>Богардус</w:t>
      </w:r>
      <w:r w:rsidRPr="00555D60">
        <w:rPr>
          <w:bCs/>
          <w:sz w:val="28"/>
          <w:szCs w:val="28"/>
        </w:rPr>
        <w:t xml:space="preserve">; $E) </w:t>
      </w:r>
      <w:r w:rsidRPr="00555D60">
        <w:rPr>
          <w:noProof/>
          <w:sz w:val="28"/>
          <w:szCs w:val="28"/>
        </w:rPr>
        <w:t>Г.</w:t>
      </w:r>
      <w:r w:rsidRPr="00555D60">
        <w:rPr>
          <w:noProof/>
          <w:sz w:val="28"/>
          <w:szCs w:val="28"/>
          <w:lang w:val="tg-Cyrl-TJ"/>
        </w:rPr>
        <w:t xml:space="preserve"> </w:t>
      </w:r>
      <w:r w:rsidRPr="00555D60">
        <w:rPr>
          <w:noProof/>
          <w:sz w:val="28"/>
          <w:szCs w:val="28"/>
        </w:rPr>
        <w:t>Ҷилберт ва Б.</w:t>
      </w:r>
      <w:r w:rsidRPr="00555D60">
        <w:rPr>
          <w:noProof/>
          <w:sz w:val="28"/>
          <w:szCs w:val="28"/>
          <w:lang w:val="tg-Cyrl-TJ"/>
        </w:rPr>
        <w:t xml:space="preserve"> </w:t>
      </w:r>
      <w:r w:rsidRPr="00555D60">
        <w:rPr>
          <w:noProof/>
          <w:sz w:val="28"/>
          <w:szCs w:val="28"/>
        </w:rPr>
        <w:t>Скиннер</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@59.</w:t>
      </w:r>
    </w:p>
    <w:p w:rsidR="00970E65" w:rsidRPr="00555D60" w:rsidRDefault="00970E65" w:rsidP="004F75A3">
      <w:pPr>
        <w:spacing w:before="480"/>
        <w:contextualSpacing/>
        <w:jc w:val="both"/>
        <w:rPr>
          <w:noProof/>
          <w:sz w:val="28"/>
          <w:szCs w:val="28"/>
          <w:lang w:val="tg-Cyrl-TJ"/>
        </w:rPr>
      </w:pPr>
      <w:r w:rsidRPr="00555D60">
        <w:rPr>
          <w:noProof/>
          <w:sz w:val="28"/>
          <w:szCs w:val="28"/>
        </w:rPr>
        <w:t xml:space="preserve">Назарияи иҷтимоӣ-психологии элита таваҷҷуҳро ба </w:t>
      </w:r>
      <w:r w:rsidRPr="00555D60">
        <w:rPr>
          <w:sz w:val="28"/>
          <w:szCs w:val="28"/>
        </w:rPr>
        <w:t>_____________</w:t>
      </w:r>
      <w:r w:rsidRPr="00555D60">
        <w:rPr>
          <w:noProof/>
          <w:sz w:val="28"/>
          <w:szCs w:val="28"/>
          <w:lang w:val="tg-Cyrl-TJ"/>
        </w:rPr>
        <w:t>.</w:t>
      </w:r>
    </w:p>
    <w:p w:rsidR="00970E65" w:rsidRPr="00555D60" w:rsidRDefault="00970E65" w:rsidP="004F75A3">
      <w:pPr>
        <w:spacing w:before="480"/>
        <w:contextualSpacing/>
        <w:jc w:val="both"/>
        <w:rPr>
          <w:bCs/>
          <w:sz w:val="28"/>
          <w:szCs w:val="28"/>
          <w:lang w:val="tg-Cyrl-TJ"/>
        </w:rPr>
      </w:pPr>
      <w:r w:rsidRPr="00555D60">
        <w:rPr>
          <w:bCs/>
          <w:sz w:val="28"/>
          <w:szCs w:val="28"/>
          <w:lang w:val="tg-Cyrl-TJ"/>
        </w:rPr>
        <w:t xml:space="preserve">$A) </w:t>
      </w:r>
      <w:r w:rsidRPr="00555D60">
        <w:rPr>
          <w:noProof/>
          <w:sz w:val="28"/>
          <w:szCs w:val="28"/>
          <w:lang w:val="tg-Cyrl-TJ"/>
        </w:rPr>
        <w:t>омилҳои психологӣ ва иҷтимоӣ ҳаёти инсонҳо равона намудааст</w:t>
      </w:r>
      <w:r w:rsidRPr="00555D60">
        <w:rPr>
          <w:bCs/>
          <w:sz w:val="28"/>
          <w:szCs w:val="28"/>
          <w:lang w:val="tg-Cyrl-TJ"/>
        </w:rPr>
        <w:t>; $B) таваҷҷуҳро ба</w:t>
      </w:r>
      <w:r w:rsidRPr="00555D60">
        <w:rPr>
          <w:noProof/>
          <w:sz w:val="28"/>
          <w:szCs w:val="28"/>
          <w:lang w:val="tg-Cyrl-TJ"/>
        </w:rPr>
        <w:t xml:space="preserve"> омилҳои иҷтимоӣ дар ҳаёти инсонҳо</w:t>
      </w:r>
      <w:r w:rsidRPr="00555D60">
        <w:rPr>
          <w:bCs/>
          <w:sz w:val="28"/>
          <w:szCs w:val="28"/>
          <w:lang w:val="tg-Cyrl-TJ"/>
        </w:rPr>
        <w:t>; $C) омилҳои иҷтимоӣ; $D) таваҷҷуҳро ба</w:t>
      </w:r>
      <w:r w:rsidRPr="00555D60">
        <w:rPr>
          <w:noProof/>
          <w:sz w:val="28"/>
          <w:szCs w:val="28"/>
          <w:lang w:val="tg-Cyrl-TJ"/>
        </w:rPr>
        <w:t xml:space="preserve"> омилҳои психологӣ</w:t>
      </w:r>
      <w:r w:rsidRPr="00555D60">
        <w:rPr>
          <w:bCs/>
          <w:sz w:val="28"/>
          <w:szCs w:val="28"/>
          <w:lang w:val="tg-Cyrl-TJ"/>
        </w:rPr>
        <w:t>; $E) таваҷҷуҳро ба</w:t>
      </w:r>
      <w:r w:rsidRPr="00555D60">
        <w:rPr>
          <w:noProof/>
          <w:sz w:val="28"/>
          <w:szCs w:val="28"/>
          <w:lang w:val="tg-Cyrl-TJ"/>
        </w:rPr>
        <w:t xml:space="preserve"> назарияи психологии элита менамояд</w:t>
      </w:r>
      <w:r w:rsidRPr="00555D60">
        <w:rPr>
          <w:bCs/>
          <w:sz w:val="28"/>
          <w:szCs w:val="28"/>
          <w:lang w:val="tg-Cyrl-TJ"/>
        </w:rPr>
        <w:t xml:space="preserve">; </w:t>
      </w:r>
    </w:p>
    <w:p w:rsidR="00970E65" w:rsidRPr="00555D60" w:rsidRDefault="00970E65" w:rsidP="004F75A3">
      <w:pPr>
        <w:spacing w:before="480"/>
        <w:contextualSpacing/>
        <w:jc w:val="both"/>
        <w:rPr>
          <w:bCs/>
          <w:sz w:val="28"/>
          <w:szCs w:val="28"/>
        </w:rPr>
      </w:pPr>
      <w:r w:rsidRPr="00555D60">
        <w:rPr>
          <w:bCs/>
          <w:sz w:val="28"/>
          <w:szCs w:val="28"/>
        </w:rPr>
        <w:t>@60.</w:t>
      </w:r>
    </w:p>
    <w:p w:rsidR="00970E65" w:rsidRPr="00555D60" w:rsidRDefault="00970E65" w:rsidP="004F75A3">
      <w:pPr>
        <w:spacing w:before="480"/>
        <w:contextualSpacing/>
        <w:jc w:val="both"/>
        <w:rPr>
          <w:bCs/>
          <w:sz w:val="28"/>
          <w:szCs w:val="28"/>
        </w:rPr>
      </w:pPr>
      <w:r w:rsidRPr="00555D60">
        <w:rPr>
          <w:bCs/>
          <w:sz w:val="28"/>
          <w:szCs w:val="28"/>
        </w:rPr>
        <w:t xml:space="preserve">Моҳияти </w:t>
      </w:r>
      <w:r w:rsidRPr="00555D60">
        <w:rPr>
          <w:noProof/>
          <w:sz w:val="28"/>
          <w:szCs w:val="28"/>
        </w:rPr>
        <w:t>назарияи иҷтимоӣ-психологии элита дар чӣ зоҳир мегардад?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онҳо кушиш мекунанд, то ки нишондиҳанд ва муайян кунанд, навҳои гуногуни хулқ (характер)-ро дар монандӣ ба ҳолатҳои психологӣ</w:t>
      </w:r>
      <w:r w:rsidRPr="00555D60">
        <w:rPr>
          <w:bCs/>
          <w:sz w:val="28"/>
          <w:szCs w:val="28"/>
        </w:rPr>
        <w:t>; $B)</w:t>
      </w:r>
      <w:r w:rsidRPr="00555D60">
        <w:rPr>
          <w:noProof/>
          <w:sz w:val="28"/>
          <w:szCs w:val="28"/>
        </w:rPr>
        <w:t xml:space="preserve"> ҳолатҳои психологии ҳар як инсон ва ҳамин тавр ошкор намудани омилҳои иҷтимоӣ дар ҳаёти инсонҳо дар маркази диққаташон қарор гирифтааст</w:t>
      </w:r>
      <w:r w:rsidRPr="00555D60">
        <w:rPr>
          <w:bCs/>
          <w:sz w:val="28"/>
          <w:szCs w:val="28"/>
        </w:rPr>
        <w:t>; $C)</w:t>
      </w:r>
      <w:r w:rsidRPr="00555D60">
        <w:rPr>
          <w:noProof/>
          <w:sz w:val="28"/>
          <w:szCs w:val="28"/>
        </w:rPr>
        <w:t xml:space="preserve"> онҳо кушиш мекунанд, то ки нишондиҳанд ва муайян кунанд, навҳои гуногуни хулқ (характер)-ро дар монандӣ ба ҳолатҳои психологии ҳар як инсон ва ҳамин тавр ошкор намудани омилҳои иҷтимоӣ дар ҳаёти инсонҳо дар маркази диққаташон қарор гирифтааст</w:t>
      </w:r>
      <w:r w:rsidRPr="00555D60">
        <w:rPr>
          <w:bCs/>
          <w:sz w:val="28"/>
          <w:szCs w:val="28"/>
        </w:rPr>
        <w:t xml:space="preserve">; $D) </w:t>
      </w:r>
      <w:r w:rsidRPr="00555D60">
        <w:rPr>
          <w:noProof/>
          <w:sz w:val="28"/>
          <w:szCs w:val="28"/>
        </w:rPr>
        <w:t xml:space="preserve">дар доираи хусусиятҳои биологӣ ва асосҳои тақсими инсонҳо ба барҷаста ва оддӣ, фаъол ва ғайрифаъол ва ҳамчунин ба фаъолияти самаранок ва ғайрисамаранок; </w:t>
      </w:r>
      <w:r w:rsidRPr="00555D60">
        <w:rPr>
          <w:bCs/>
          <w:sz w:val="28"/>
          <w:szCs w:val="28"/>
        </w:rPr>
        <w:t xml:space="preserve">$E) таваҷҷуҳ </w:t>
      </w:r>
      <w:r w:rsidRPr="00555D60">
        <w:rPr>
          <w:noProof/>
          <w:sz w:val="28"/>
          <w:szCs w:val="28"/>
        </w:rPr>
        <w:t>бештар ба сифатҳои психологӣ равона гардидааст, ки он бештар дар асоси ғайриоддӣ будани яке нисбатӣ дигаре зоҳир мегардад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@61.</w:t>
      </w:r>
    </w:p>
    <w:p w:rsidR="00970E65" w:rsidRPr="00555D60" w:rsidRDefault="00970E65" w:rsidP="004F75A3">
      <w:pPr>
        <w:spacing w:before="480"/>
        <w:contextualSpacing/>
        <w:jc w:val="both"/>
        <w:rPr>
          <w:bCs/>
          <w:sz w:val="28"/>
          <w:szCs w:val="28"/>
        </w:rPr>
      </w:pPr>
      <w:r w:rsidRPr="00555D60">
        <w:rPr>
          <w:noProof/>
          <w:sz w:val="28"/>
          <w:szCs w:val="28"/>
        </w:rPr>
        <w:t xml:space="preserve">Намояндагони технократииэлитаро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Ҷ. Гэлбрейт ва Э.</w:t>
      </w:r>
      <w:r w:rsidRPr="00555D60">
        <w:rPr>
          <w:noProof/>
          <w:sz w:val="28"/>
          <w:szCs w:val="28"/>
          <w:lang w:val="tg-Cyrl-TJ"/>
        </w:rPr>
        <w:t xml:space="preserve"> </w:t>
      </w:r>
      <w:r w:rsidRPr="00555D60">
        <w:rPr>
          <w:noProof/>
          <w:sz w:val="28"/>
          <w:szCs w:val="28"/>
        </w:rPr>
        <w:t>Богардус</w:t>
      </w:r>
      <w:r w:rsidRPr="00555D60">
        <w:rPr>
          <w:bCs/>
          <w:sz w:val="28"/>
          <w:szCs w:val="28"/>
        </w:rPr>
        <w:t>; $B)</w:t>
      </w:r>
      <w:r w:rsidRPr="00555D60">
        <w:rPr>
          <w:noProof/>
          <w:sz w:val="28"/>
          <w:szCs w:val="28"/>
        </w:rPr>
        <w:t xml:space="preserve"> Ҷ. Бернхэм ва Ҷ. Гэлбрейт</w:t>
      </w:r>
      <w:r w:rsidRPr="00555D60">
        <w:rPr>
          <w:bCs/>
          <w:sz w:val="28"/>
          <w:szCs w:val="28"/>
        </w:rPr>
        <w:t>; $C)</w:t>
      </w:r>
      <w:r w:rsidRPr="00555D60">
        <w:rPr>
          <w:noProof/>
          <w:sz w:val="28"/>
          <w:szCs w:val="28"/>
        </w:rPr>
        <w:t xml:space="preserve"> Фромм ва Г.</w:t>
      </w:r>
      <w:r w:rsidRPr="00555D60">
        <w:rPr>
          <w:noProof/>
          <w:sz w:val="28"/>
          <w:szCs w:val="28"/>
          <w:lang w:val="tg-Cyrl-TJ"/>
        </w:rPr>
        <w:t xml:space="preserve"> </w:t>
      </w:r>
      <w:r w:rsidRPr="00555D60">
        <w:rPr>
          <w:noProof/>
          <w:sz w:val="28"/>
          <w:szCs w:val="28"/>
        </w:rPr>
        <w:t>Лассуэл</w:t>
      </w:r>
      <w:r w:rsidRPr="00555D60">
        <w:rPr>
          <w:bCs/>
          <w:sz w:val="28"/>
          <w:szCs w:val="28"/>
        </w:rPr>
        <w:t>; $D)</w:t>
      </w:r>
      <w:r w:rsidRPr="00555D60">
        <w:rPr>
          <w:noProof/>
          <w:sz w:val="28"/>
          <w:szCs w:val="28"/>
        </w:rPr>
        <w:t xml:space="preserve"> Р.</w:t>
      </w:r>
      <w:r w:rsidRPr="00555D60">
        <w:rPr>
          <w:noProof/>
          <w:sz w:val="28"/>
          <w:szCs w:val="28"/>
          <w:lang w:val="tg-Cyrl-TJ"/>
        </w:rPr>
        <w:t xml:space="preserve"> </w:t>
      </w:r>
      <w:r w:rsidRPr="00555D60">
        <w:rPr>
          <w:noProof/>
          <w:sz w:val="28"/>
          <w:szCs w:val="28"/>
        </w:rPr>
        <w:t>Уилямс ва Э.</w:t>
      </w:r>
      <w:r w:rsidRPr="00555D60">
        <w:rPr>
          <w:noProof/>
          <w:sz w:val="28"/>
          <w:szCs w:val="28"/>
          <w:lang w:val="tg-Cyrl-TJ"/>
        </w:rPr>
        <w:t xml:space="preserve"> </w:t>
      </w:r>
      <w:r w:rsidRPr="00555D60">
        <w:rPr>
          <w:noProof/>
          <w:sz w:val="28"/>
          <w:szCs w:val="28"/>
        </w:rPr>
        <w:t>Богардус</w:t>
      </w:r>
      <w:r w:rsidRPr="00555D60">
        <w:rPr>
          <w:bCs/>
          <w:sz w:val="28"/>
          <w:szCs w:val="28"/>
        </w:rPr>
        <w:t xml:space="preserve">; $E) </w:t>
      </w:r>
      <w:r w:rsidRPr="00555D60">
        <w:rPr>
          <w:noProof/>
          <w:sz w:val="28"/>
          <w:szCs w:val="28"/>
        </w:rPr>
        <w:t>Г.</w:t>
      </w:r>
      <w:r w:rsidRPr="00555D60">
        <w:rPr>
          <w:noProof/>
          <w:sz w:val="28"/>
          <w:szCs w:val="28"/>
          <w:lang w:val="tg-Cyrl-TJ"/>
        </w:rPr>
        <w:t xml:space="preserve"> </w:t>
      </w:r>
      <w:r w:rsidRPr="00555D60">
        <w:rPr>
          <w:noProof/>
          <w:sz w:val="28"/>
          <w:szCs w:val="28"/>
        </w:rPr>
        <w:t>Ҷилберт ва Б.</w:t>
      </w:r>
      <w:r w:rsidRPr="00555D60">
        <w:rPr>
          <w:noProof/>
          <w:sz w:val="28"/>
          <w:szCs w:val="28"/>
          <w:lang w:val="tg-Cyrl-TJ"/>
        </w:rPr>
        <w:t xml:space="preserve"> </w:t>
      </w:r>
      <w:r w:rsidRPr="00555D60">
        <w:rPr>
          <w:noProof/>
          <w:sz w:val="28"/>
          <w:szCs w:val="28"/>
        </w:rPr>
        <w:t>Скиннер</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@62.</w:t>
      </w:r>
    </w:p>
    <w:p w:rsidR="00970E65" w:rsidRPr="00555D60" w:rsidRDefault="00970E65" w:rsidP="004F75A3">
      <w:pPr>
        <w:spacing w:before="480"/>
        <w:contextualSpacing/>
        <w:jc w:val="both"/>
        <w:rPr>
          <w:noProof/>
          <w:sz w:val="28"/>
          <w:szCs w:val="28"/>
        </w:rPr>
      </w:pPr>
      <w:r w:rsidRPr="00555D60">
        <w:rPr>
          <w:noProof/>
          <w:sz w:val="28"/>
          <w:szCs w:val="28"/>
        </w:rPr>
        <w:t xml:space="preserve">Дар назарияи технократии элита таваҷҷуҳ ба чӣ равона гардидааст?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омилҳои психологӣ ва иҷтимоӣ дар ҳаёти инсонҳо</w:t>
      </w:r>
      <w:r w:rsidRPr="00555D60">
        <w:rPr>
          <w:bCs/>
          <w:sz w:val="28"/>
          <w:szCs w:val="28"/>
        </w:rPr>
        <w:t xml:space="preserve">; $B) </w:t>
      </w:r>
      <w:r w:rsidRPr="00555D60">
        <w:rPr>
          <w:noProof/>
          <w:sz w:val="28"/>
          <w:szCs w:val="28"/>
        </w:rPr>
        <w:t>омилҳои техникӣ дар ҳаёти инсонҳо</w:t>
      </w:r>
      <w:r w:rsidRPr="00555D60">
        <w:rPr>
          <w:bCs/>
          <w:sz w:val="28"/>
          <w:szCs w:val="28"/>
        </w:rPr>
        <w:t xml:space="preserve">; $C) омилҳои сарзадани инқилоби маданӣ ва иҷтимоӣ; $D) </w:t>
      </w:r>
      <w:r w:rsidRPr="00555D60">
        <w:rPr>
          <w:noProof/>
          <w:sz w:val="28"/>
          <w:szCs w:val="28"/>
        </w:rPr>
        <w:t>ба «сохтори техникӣ», ки он дар асоси рушди техника ба даст омадаанд онро дуруст ба роҳ монанд</w:t>
      </w:r>
      <w:r w:rsidRPr="00555D60">
        <w:rPr>
          <w:bCs/>
          <w:sz w:val="28"/>
          <w:szCs w:val="28"/>
        </w:rPr>
        <w:t xml:space="preserve">; $E) </w:t>
      </w:r>
      <w:r w:rsidRPr="00555D60">
        <w:rPr>
          <w:noProof/>
          <w:sz w:val="28"/>
          <w:szCs w:val="28"/>
        </w:rPr>
        <w:t>назарияи психологии элита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@63.</w:t>
      </w:r>
    </w:p>
    <w:p w:rsidR="00970E65" w:rsidRPr="00555D60" w:rsidRDefault="00970E65" w:rsidP="004F75A3">
      <w:pPr>
        <w:spacing w:before="480"/>
        <w:contextualSpacing/>
        <w:jc w:val="both"/>
        <w:rPr>
          <w:bCs/>
          <w:sz w:val="28"/>
          <w:szCs w:val="28"/>
        </w:rPr>
      </w:pPr>
      <w:r w:rsidRPr="00555D60">
        <w:rPr>
          <w:bCs/>
          <w:sz w:val="28"/>
          <w:szCs w:val="28"/>
        </w:rPr>
        <w:t xml:space="preserve">Моҳияти </w:t>
      </w:r>
      <w:r w:rsidRPr="00555D60">
        <w:rPr>
          <w:noProof/>
          <w:sz w:val="28"/>
          <w:szCs w:val="28"/>
        </w:rPr>
        <w:t>назарияи технократии элита дар чӣ зоҳир мегардад?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вазифаи асосии одамон ташкилотчигист, ки дар асоси он, сохторҳои идоракуниро таввлид мекунад ва ҳамчунин барои ӯ лозим аст, ки роҳҳои дурусти «сохтори техникӣ»-ро, ки дар асоси рушди техника ба даст овардаанд, онро дуруст ба роҳ монанд</w:t>
      </w:r>
      <w:r w:rsidRPr="00555D60">
        <w:rPr>
          <w:bCs/>
          <w:sz w:val="28"/>
          <w:szCs w:val="28"/>
        </w:rPr>
        <w:t>; $B)</w:t>
      </w:r>
      <w:r w:rsidRPr="00555D60">
        <w:rPr>
          <w:noProof/>
          <w:sz w:val="28"/>
          <w:szCs w:val="28"/>
        </w:rPr>
        <w:t xml:space="preserve"> ҳолатҳои психологии ҳар як инсон ва ҳамин тавр ошкор намудани омилҳои иҷтимоӣ дар ҳаёти инсонҳо дар маркази диққаташон қарор гирифтааст</w:t>
      </w:r>
      <w:r w:rsidRPr="00555D60">
        <w:rPr>
          <w:bCs/>
          <w:sz w:val="28"/>
          <w:szCs w:val="28"/>
        </w:rPr>
        <w:t>; $C)</w:t>
      </w:r>
      <w:r w:rsidRPr="00555D60">
        <w:rPr>
          <w:noProof/>
          <w:sz w:val="28"/>
          <w:szCs w:val="28"/>
        </w:rPr>
        <w:t xml:space="preserve"> онҳо кушиш мекунанд, то ки нишондиҳанд ва муайян кунанд, навҳои гуногуни хулқ (характер)-ро дар монандӣ ба ҳолатҳои психологии ҳар як инсон ва ҳамин тавр ошкор намудани омилҳои иҷтимоӣ дар ҳаёти инсонҳо дар маркази диққаташон қарор гирифтааст</w:t>
      </w:r>
      <w:r w:rsidRPr="00555D60">
        <w:rPr>
          <w:bCs/>
          <w:sz w:val="28"/>
          <w:szCs w:val="28"/>
        </w:rPr>
        <w:t xml:space="preserve">; $D) </w:t>
      </w:r>
      <w:r w:rsidRPr="00555D60">
        <w:rPr>
          <w:noProof/>
          <w:sz w:val="28"/>
          <w:szCs w:val="28"/>
        </w:rPr>
        <w:t xml:space="preserve">дар доираи хусусиятҳои биологӣ ва асосҳои тақсими инсонҳо ба барҷаста ва оддӣ, фаъол ва ғайрифаъол ва ҳамчунин ба фаъолияти самаранок ва ғайрисамаранок; </w:t>
      </w:r>
      <w:r w:rsidRPr="00555D60">
        <w:rPr>
          <w:bCs/>
          <w:sz w:val="28"/>
          <w:szCs w:val="28"/>
        </w:rPr>
        <w:t xml:space="preserve">$E) таваҷҷуҳ </w:t>
      </w:r>
      <w:r w:rsidRPr="00555D60">
        <w:rPr>
          <w:noProof/>
          <w:sz w:val="28"/>
          <w:szCs w:val="28"/>
        </w:rPr>
        <w:t>бештар ба сифатҳои психологӣ равона гардидааст, ки он бештар дар асоси ғайриоддӣ будани яке нисбатӣ дигаре зоҳир мегардад</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@64.</w:t>
      </w:r>
    </w:p>
    <w:p w:rsidR="00970E65" w:rsidRPr="00555D60" w:rsidRDefault="00970E65" w:rsidP="004F75A3">
      <w:pPr>
        <w:spacing w:before="480"/>
        <w:contextualSpacing/>
        <w:jc w:val="both"/>
        <w:rPr>
          <w:bCs/>
          <w:sz w:val="28"/>
          <w:szCs w:val="28"/>
        </w:rPr>
      </w:pPr>
      <w:r w:rsidRPr="00555D60">
        <w:rPr>
          <w:noProof/>
          <w:sz w:val="28"/>
          <w:szCs w:val="28"/>
        </w:rPr>
        <w:t>Дар рушди назарияи классикии элитаи сиёсӣ нақши б</w:t>
      </w:r>
      <w:r w:rsidRPr="00555D60">
        <w:rPr>
          <w:noProof/>
          <w:sz w:val="28"/>
          <w:szCs w:val="28"/>
          <w:lang w:val="tg-Cyrl-TJ"/>
        </w:rPr>
        <w:t>арҷаста</w:t>
      </w:r>
      <w:r w:rsidRPr="00555D60">
        <w:rPr>
          <w:noProof/>
          <w:sz w:val="28"/>
          <w:szCs w:val="28"/>
        </w:rPr>
        <w:t>ро кадом</w:t>
      </w:r>
      <w:r w:rsidRPr="00555D60">
        <w:rPr>
          <w:noProof/>
          <w:sz w:val="28"/>
          <w:szCs w:val="28"/>
          <w:lang w:val="tg-Cyrl-TJ"/>
        </w:rPr>
        <w:t>е аз ин гуруҳи</w:t>
      </w:r>
      <w:r w:rsidRPr="00555D60">
        <w:rPr>
          <w:noProof/>
          <w:sz w:val="28"/>
          <w:szCs w:val="28"/>
        </w:rPr>
        <w:t xml:space="preserve"> муҳаққиқон соҳибанд?</w:t>
      </w:r>
    </w:p>
    <w:p w:rsidR="00970E65" w:rsidRPr="00555D60" w:rsidRDefault="00970E65" w:rsidP="004F75A3">
      <w:pPr>
        <w:spacing w:before="480"/>
        <w:contextualSpacing/>
        <w:jc w:val="both"/>
        <w:rPr>
          <w:bCs/>
          <w:sz w:val="28"/>
          <w:szCs w:val="28"/>
        </w:rPr>
      </w:pPr>
      <w:r w:rsidRPr="00555D60">
        <w:rPr>
          <w:bCs/>
          <w:sz w:val="28"/>
          <w:szCs w:val="28"/>
        </w:rPr>
        <w:t>$A) В.</w:t>
      </w:r>
      <w:r w:rsidRPr="00555D60">
        <w:rPr>
          <w:bCs/>
          <w:sz w:val="28"/>
          <w:szCs w:val="28"/>
          <w:lang w:val="tg-Cyrl-TJ"/>
        </w:rPr>
        <w:t xml:space="preserve"> </w:t>
      </w:r>
      <w:r w:rsidRPr="00555D60">
        <w:rPr>
          <w:bCs/>
          <w:sz w:val="28"/>
          <w:szCs w:val="28"/>
        </w:rPr>
        <w:t>Парето</w:t>
      </w:r>
      <w:r w:rsidRPr="00555D60">
        <w:rPr>
          <w:sz w:val="28"/>
          <w:szCs w:val="28"/>
        </w:rPr>
        <w:t xml:space="preserve">, </w:t>
      </w:r>
      <w:r w:rsidRPr="00555D60">
        <w:rPr>
          <w:bCs/>
          <w:sz w:val="28"/>
          <w:szCs w:val="28"/>
        </w:rPr>
        <w:t>Г.</w:t>
      </w:r>
      <w:r w:rsidRPr="00555D60">
        <w:rPr>
          <w:bCs/>
          <w:sz w:val="28"/>
          <w:szCs w:val="28"/>
          <w:lang w:val="tg-Cyrl-TJ"/>
        </w:rPr>
        <w:t xml:space="preserve"> </w:t>
      </w:r>
      <w:r w:rsidRPr="00555D60">
        <w:rPr>
          <w:bCs/>
          <w:sz w:val="28"/>
          <w:szCs w:val="28"/>
        </w:rPr>
        <w:t xml:space="preserve">Моска, </w:t>
      </w:r>
      <w:r w:rsidRPr="00555D60">
        <w:rPr>
          <w:sz w:val="28"/>
          <w:szCs w:val="28"/>
        </w:rPr>
        <w:t>Р.</w:t>
      </w:r>
      <w:r w:rsidRPr="00555D60">
        <w:rPr>
          <w:sz w:val="28"/>
          <w:szCs w:val="28"/>
          <w:lang w:val="tg-Cyrl-TJ"/>
        </w:rPr>
        <w:t xml:space="preserve"> </w:t>
      </w:r>
      <w:r w:rsidRPr="00555D60">
        <w:rPr>
          <w:sz w:val="28"/>
          <w:szCs w:val="28"/>
        </w:rPr>
        <w:t xml:space="preserve">Михелс ва </w:t>
      </w:r>
      <w:r w:rsidRPr="00555D60">
        <w:rPr>
          <w:bCs/>
          <w:sz w:val="28"/>
          <w:szCs w:val="28"/>
        </w:rPr>
        <w:t>О.</w:t>
      </w:r>
      <w:r w:rsidRPr="00555D60">
        <w:rPr>
          <w:bCs/>
          <w:sz w:val="28"/>
          <w:szCs w:val="28"/>
          <w:lang w:val="tg-Cyrl-TJ"/>
        </w:rPr>
        <w:t xml:space="preserve"> </w:t>
      </w:r>
      <w:r w:rsidRPr="00555D60">
        <w:rPr>
          <w:sz w:val="28"/>
          <w:szCs w:val="28"/>
        </w:rPr>
        <w:t>М. Яковлевич</w:t>
      </w:r>
      <w:r w:rsidRPr="00555D60">
        <w:rPr>
          <w:bCs/>
          <w:sz w:val="28"/>
          <w:szCs w:val="28"/>
        </w:rPr>
        <w:t>; $B) В.</w:t>
      </w:r>
      <w:r w:rsidRPr="00555D60">
        <w:rPr>
          <w:bCs/>
          <w:sz w:val="28"/>
          <w:szCs w:val="28"/>
          <w:lang w:val="tg-Cyrl-TJ"/>
        </w:rPr>
        <w:t xml:space="preserve"> </w:t>
      </w:r>
      <w:r w:rsidRPr="00555D60">
        <w:rPr>
          <w:bCs/>
          <w:sz w:val="28"/>
          <w:szCs w:val="28"/>
        </w:rPr>
        <w:t>Парето</w:t>
      </w:r>
      <w:r w:rsidRPr="00555D60">
        <w:rPr>
          <w:sz w:val="28"/>
          <w:szCs w:val="28"/>
        </w:rPr>
        <w:t xml:space="preserve">, </w:t>
      </w:r>
      <w:r w:rsidRPr="00555D60">
        <w:rPr>
          <w:bCs/>
          <w:sz w:val="28"/>
          <w:szCs w:val="28"/>
        </w:rPr>
        <w:t>Г.</w:t>
      </w:r>
      <w:r w:rsidRPr="00555D60">
        <w:rPr>
          <w:bCs/>
          <w:sz w:val="28"/>
          <w:szCs w:val="28"/>
          <w:lang w:val="tg-Cyrl-TJ"/>
        </w:rPr>
        <w:t xml:space="preserve"> </w:t>
      </w:r>
      <w:r w:rsidRPr="00555D60">
        <w:rPr>
          <w:bCs/>
          <w:sz w:val="28"/>
          <w:szCs w:val="28"/>
        </w:rPr>
        <w:t xml:space="preserve">Моска </w:t>
      </w:r>
      <w:r w:rsidRPr="00555D60">
        <w:rPr>
          <w:sz w:val="28"/>
          <w:szCs w:val="28"/>
        </w:rPr>
        <w:t xml:space="preserve">ва </w:t>
      </w:r>
      <w:r w:rsidRPr="00555D60">
        <w:rPr>
          <w:bCs/>
          <w:sz w:val="28"/>
          <w:szCs w:val="28"/>
        </w:rPr>
        <w:t>О.</w:t>
      </w:r>
      <w:r w:rsidRPr="00555D60">
        <w:rPr>
          <w:bCs/>
          <w:sz w:val="28"/>
          <w:szCs w:val="28"/>
          <w:lang w:val="tg-Cyrl-TJ"/>
        </w:rPr>
        <w:t xml:space="preserve"> </w:t>
      </w:r>
      <w:r w:rsidRPr="00555D60">
        <w:rPr>
          <w:sz w:val="28"/>
          <w:szCs w:val="28"/>
        </w:rPr>
        <w:t>М. Яковлевич</w:t>
      </w:r>
      <w:r w:rsidRPr="00555D60">
        <w:rPr>
          <w:bCs/>
          <w:sz w:val="28"/>
          <w:szCs w:val="28"/>
        </w:rPr>
        <w:t>; $C) В.</w:t>
      </w:r>
      <w:r w:rsidRPr="00555D60">
        <w:rPr>
          <w:bCs/>
          <w:sz w:val="28"/>
          <w:szCs w:val="28"/>
          <w:lang w:val="tg-Cyrl-TJ"/>
        </w:rPr>
        <w:t xml:space="preserve"> </w:t>
      </w:r>
      <w:r w:rsidRPr="00555D60">
        <w:rPr>
          <w:bCs/>
          <w:sz w:val="28"/>
          <w:szCs w:val="28"/>
        </w:rPr>
        <w:t>Парето</w:t>
      </w:r>
      <w:r w:rsidRPr="00555D60">
        <w:rPr>
          <w:sz w:val="28"/>
          <w:szCs w:val="28"/>
        </w:rPr>
        <w:t>, Р.</w:t>
      </w:r>
      <w:r w:rsidRPr="00555D60">
        <w:rPr>
          <w:sz w:val="28"/>
          <w:szCs w:val="28"/>
          <w:lang w:val="tg-Cyrl-TJ"/>
        </w:rPr>
        <w:t xml:space="preserve"> </w:t>
      </w:r>
      <w:r w:rsidRPr="00555D60">
        <w:rPr>
          <w:sz w:val="28"/>
          <w:szCs w:val="28"/>
        </w:rPr>
        <w:t xml:space="preserve">Михелс ва </w:t>
      </w:r>
      <w:r w:rsidRPr="00555D60">
        <w:rPr>
          <w:bCs/>
          <w:sz w:val="28"/>
          <w:szCs w:val="28"/>
        </w:rPr>
        <w:t>О.</w:t>
      </w:r>
      <w:r w:rsidRPr="00555D60">
        <w:rPr>
          <w:bCs/>
          <w:sz w:val="28"/>
          <w:szCs w:val="28"/>
          <w:lang w:val="tg-Cyrl-TJ"/>
        </w:rPr>
        <w:t xml:space="preserve"> </w:t>
      </w:r>
      <w:r w:rsidRPr="00555D60">
        <w:rPr>
          <w:sz w:val="28"/>
          <w:szCs w:val="28"/>
        </w:rPr>
        <w:t>М. Яковлевич</w:t>
      </w:r>
      <w:r w:rsidRPr="00555D60">
        <w:rPr>
          <w:bCs/>
          <w:sz w:val="28"/>
          <w:szCs w:val="28"/>
        </w:rPr>
        <w:t>; $D) Г.</w:t>
      </w:r>
      <w:r w:rsidRPr="00555D60">
        <w:rPr>
          <w:bCs/>
          <w:sz w:val="28"/>
          <w:szCs w:val="28"/>
          <w:lang w:val="tg-Cyrl-TJ"/>
        </w:rPr>
        <w:t xml:space="preserve"> </w:t>
      </w:r>
      <w:r w:rsidRPr="00555D60">
        <w:rPr>
          <w:bCs/>
          <w:sz w:val="28"/>
          <w:szCs w:val="28"/>
        </w:rPr>
        <w:t>Моска,</w:t>
      </w:r>
      <w:r w:rsidRPr="00555D60">
        <w:rPr>
          <w:sz w:val="28"/>
          <w:szCs w:val="28"/>
        </w:rPr>
        <w:t xml:space="preserve"> Р.</w:t>
      </w:r>
      <w:r w:rsidRPr="00555D60">
        <w:rPr>
          <w:sz w:val="28"/>
          <w:szCs w:val="28"/>
          <w:lang w:val="tg-Cyrl-TJ"/>
        </w:rPr>
        <w:t xml:space="preserve"> </w:t>
      </w:r>
      <w:r w:rsidRPr="00555D60">
        <w:rPr>
          <w:sz w:val="28"/>
          <w:szCs w:val="28"/>
        </w:rPr>
        <w:t xml:space="preserve">Михелс ва </w:t>
      </w:r>
      <w:r w:rsidRPr="00555D60">
        <w:rPr>
          <w:bCs/>
          <w:sz w:val="28"/>
          <w:szCs w:val="28"/>
        </w:rPr>
        <w:t>О.</w:t>
      </w:r>
      <w:r w:rsidRPr="00555D60">
        <w:rPr>
          <w:bCs/>
          <w:sz w:val="28"/>
          <w:szCs w:val="28"/>
          <w:lang w:val="tg-Cyrl-TJ"/>
        </w:rPr>
        <w:t xml:space="preserve"> </w:t>
      </w:r>
      <w:r w:rsidRPr="00555D60">
        <w:rPr>
          <w:sz w:val="28"/>
          <w:szCs w:val="28"/>
        </w:rPr>
        <w:t>М. Яковлевич</w:t>
      </w:r>
      <w:r w:rsidRPr="00555D60">
        <w:rPr>
          <w:bCs/>
          <w:sz w:val="28"/>
          <w:szCs w:val="28"/>
        </w:rPr>
        <w:t>; $E) В.</w:t>
      </w:r>
      <w:r w:rsidRPr="00555D60">
        <w:rPr>
          <w:bCs/>
          <w:sz w:val="28"/>
          <w:szCs w:val="28"/>
          <w:lang w:val="tg-Cyrl-TJ"/>
        </w:rPr>
        <w:t xml:space="preserve"> </w:t>
      </w:r>
      <w:r w:rsidRPr="00555D60">
        <w:rPr>
          <w:bCs/>
          <w:sz w:val="28"/>
          <w:szCs w:val="28"/>
        </w:rPr>
        <w:t>Парето</w:t>
      </w:r>
      <w:r w:rsidRPr="00555D60">
        <w:rPr>
          <w:sz w:val="28"/>
          <w:szCs w:val="28"/>
        </w:rPr>
        <w:t xml:space="preserve">, </w:t>
      </w:r>
      <w:r w:rsidRPr="00555D60">
        <w:rPr>
          <w:bCs/>
          <w:sz w:val="28"/>
          <w:szCs w:val="28"/>
        </w:rPr>
        <w:t>Г.</w:t>
      </w:r>
      <w:r w:rsidRPr="00555D60">
        <w:rPr>
          <w:bCs/>
          <w:sz w:val="28"/>
          <w:szCs w:val="28"/>
          <w:lang w:val="tg-Cyrl-TJ"/>
        </w:rPr>
        <w:t xml:space="preserve"> </w:t>
      </w:r>
      <w:r w:rsidRPr="00555D60">
        <w:rPr>
          <w:bCs/>
          <w:sz w:val="28"/>
          <w:szCs w:val="28"/>
        </w:rPr>
        <w:t>Моска ва</w:t>
      </w:r>
      <w:r w:rsidRPr="00555D60">
        <w:rPr>
          <w:sz w:val="28"/>
          <w:szCs w:val="28"/>
        </w:rPr>
        <w:t xml:space="preserve"> Р.</w:t>
      </w:r>
      <w:r w:rsidRPr="00555D60">
        <w:rPr>
          <w:sz w:val="28"/>
          <w:szCs w:val="28"/>
          <w:lang w:val="tg-Cyrl-TJ"/>
        </w:rPr>
        <w:t xml:space="preserve"> </w:t>
      </w:r>
      <w:r w:rsidRPr="00555D60">
        <w:rPr>
          <w:sz w:val="28"/>
          <w:szCs w:val="28"/>
        </w:rPr>
        <w:t>Михелс</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@65.</w:t>
      </w:r>
    </w:p>
    <w:p w:rsidR="00970E65" w:rsidRPr="00555D60" w:rsidRDefault="00970E65" w:rsidP="004F75A3">
      <w:pPr>
        <w:spacing w:before="480"/>
        <w:contextualSpacing/>
        <w:jc w:val="both"/>
        <w:rPr>
          <w:bCs/>
          <w:sz w:val="28"/>
          <w:szCs w:val="28"/>
        </w:rPr>
      </w:pPr>
      <w:r w:rsidRPr="00555D60">
        <w:rPr>
          <w:noProof/>
          <w:sz w:val="28"/>
          <w:szCs w:val="28"/>
        </w:rPr>
        <w:t>Аввалин тадқиқотҳо оиди элитаи сиёсӣ дар кадом шакл нашр гардиданд?</w:t>
      </w:r>
    </w:p>
    <w:p w:rsidR="00970E65" w:rsidRPr="00555D60" w:rsidRDefault="00970E65" w:rsidP="004F75A3">
      <w:pPr>
        <w:spacing w:before="480"/>
        <w:contextualSpacing/>
        <w:jc w:val="both"/>
        <w:rPr>
          <w:bCs/>
          <w:sz w:val="28"/>
          <w:szCs w:val="28"/>
        </w:rPr>
      </w:pPr>
      <w:r w:rsidRPr="00555D60">
        <w:rPr>
          <w:bCs/>
          <w:sz w:val="28"/>
          <w:szCs w:val="28"/>
        </w:rPr>
        <w:t xml:space="preserve">$A) дар шакли </w:t>
      </w:r>
      <w:r w:rsidRPr="00555D60">
        <w:rPr>
          <w:noProof/>
          <w:sz w:val="28"/>
          <w:szCs w:val="28"/>
        </w:rPr>
        <w:t>мақола, монография</w:t>
      </w:r>
      <w:r w:rsidRPr="00555D60">
        <w:rPr>
          <w:noProof/>
          <w:sz w:val="28"/>
          <w:szCs w:val="28"/>
          <w:lang w:val="tg-Cyrl-TJ"/>
        </w:rPr>
        <w:t>,</w:t>
      </w:r>
      <w:r w:rsidRPr="00555D60">
        <w:rPr>
          <w:noProof/>
          <w:sz w:val="28"/>
          <w:szCs w:val="28"/>
        </w:rPr>
        <w:t xml:space="preserve"> китоб ва ғайра</w:t>
      </w:r>
      <w:r w:rsidRPr="00555D60">
        <w:rPr>
          <w:bCs/>
          <w:sz w:val="28"/>
          <w:szCs w:val="28"/>
        </w:rPr>
        <w:t xml:space="preserve">; $B) дар шакли реферат, кори мустақилона; $C) нашри афкорҳои олимон дар бораи табақаи болоӣ, дар шаклҳои гуногун; $D) дар шакли маҷмуаҳои алоҳид; $E) дар шакли китоби дарсӣ ва барномаҳо; </w:t>
      </w:r>
    </w:p>
    <w:p w:rsidR="00970E65" w:rsidRPr="00555D60" w:rsidRDefault="00970E65" w:rsidP="004F75A3">
      <w:pPr>
        <w:spacing w:before="480"/>
        <w:contextualSpacing/>
        <w:jc w:val="both"/>
        <w:rPr>
          <w:bCs/>
          <w:sz w:val="28"/>
          <w:szCs w:val="28"/>
        </w:rPr>
      </w:pPr>
      <w:r w:rsidRPr="00555D60">
        <w:rPr>
          <w:bCs/>
          <w:sz w:val="28"/>
          <w:szCs w:val="28"/>
        </w:rPr>
        <w:t>@66.</w:t>
      </w:r>
    </w:p>
    <w:p w:rsidR="00970E65" w:rsidRPr="00555D60" w:rsidRDefault="00970E65" w:rsidP="004F75A3">
      <w:pPr>
        <w:spacing w:before="480"/>
        <w:contextualSpacing/>
        <w:jc w:val="both"/>
        <w:rPr>
          <w:bCs/>
          <w:sz w:val="28"/>
          <w:szCs w:val="28"/>
        </w:rPr>
      </w:pPr>
      <w:r w:rsidRPr="00555D60">
        <w:rPr>
          <w:noProof/>
          <w:sz w:val="28"/>
          <w:szCs w:val="28"/>
        </w:rPr>
        <w:t xml:space="preserve">Дар баробари намояндагони мактаби макиавелии боз кадом муҳаққиқон корҳои илмӣ-тадқиқотӣ </w:t>
      </w:r>
      <w:r w:rsidRPr="00555D60">
        <w:rPr>
          <w:noProof/>
          <w:sz w:val="28"/>
          <w:szCs w:val="28"/>
          <w:lang w:val="tg-Cyrl-TJ"/>
        </w:rPr>
        <w:t xml:space="preserve">оиди элита </w:t>
      </w:r>
      <w:r w:rsidRPr="00555D60">
        <w:rPr>
          <w:noProof/>
          <w:sz w:val="28"/>
          <w:szCs w:val="28"/>
        </w:rPr>
        <w:t>анҷом доданд?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Р. Арона</w:t>
      </w:r>
      <w:r w:rsidRPr="00555D60">
        <w:rPr>
          <w:bCs/>
          <w:sz w:val="28"/>
          <w:szCs w:val="28"/>
        </w:rPr>
        <w:t xml:space="preserve">; $B) </w:t>
      </w:r>
      <w:r w:rsidRPr="00555D60">
        <w:rPr>
          <w:noProof/>
          <w:sz w:val="28"/>
          <w:szCs w:val="28"/>
        </w:rPr>
        <w:t>Р. Арона, А. Гофмана ва дигарон</w:t>
      </w:r>
      <w:r w:rsidRPr="00555D60">
        <w:rPr>
          <w:bCs/>
          <w:sz w:val="28"/>
          <w:szCs w:val="28"/>
        </w:rPr>
        <w:t>; $C)</w:t>
      </w:r>
      <w:r w:rsidRPr="00555D60">
        <w:rPr>
          <w:bCs/>
          <w:sz w:val="28"/>
          <w:szCs w:val="28"/>
          <w:lang w:val="tg-Cyrl-TJ"/>
        </w:rPr>
        <w:t xml:space="preserve"> </w:t>
      </w:r>
      <w:r w:rsidRPr="00555D60">
        <w:rPr>
          <w:noProof/>
          <w:sz w:val="28"/>
          <w:szCs w:val="28"/>
        </w:rPr>
        <w:t>А. Гофмана</w:t>
      </w:r>
      <w:r w:rsidRPr="00555D60">
        <w:rPr>
          <w:bCs/>
          <w:sz w:val="28"/>
          <w:szCs w:val="28"/>
        </w:rPr>
        <w:t>; $D) К.</w:t>
      </w:r>
      <w:r w:rsidRPr="00555D60">
        <w:rPr>
          <w:bCs/>
          <w:sz w:val="28"/>
          <w:szCs w:val="28"/>
          <w:lang w:val="tg-Cyrl-TJ"/>
        </w:rPr>
        <w:t xml:space="preserve"> </w:t>
      </w:r>
      <w:r w:rsidRPr="00555D60">
        <w:rPr>
          <w:bCs/>
          <w:sz w:val="28"/>
          <w:szCs w:val="28"/>
        </w:rPr>
        <w:t>Ашин; $E) В.</w:t>
      </w:r>
      <w:r w:rsidRPr="00555D60">
        <w:rPr>
          <w:bCs/>
          <w:sz w:val="28"/>
          <w:szCs w:val="28"/>
          <w:lang w:val="tg-Cyrl-TJ"/>
        </w:rPr>
        <w:t xml:space="preserve"> </w:t>
      </w:r>
      <w:r w:rsidRPr="00555D60">
        <w:rPr>
          <w:bCs/>
          <w:sz w:val="28"/>
          <w:szCs w:val="28"/>
        </w:rPr>
        <w:t xml:space="preserve">Парето; </w:t>
      </w:r>
    </w:p>
    <w:p w:rsidR="00970E65" w:rsidRPr="00555D60" w:rsidRDefault="00970E65" w:rsidP="004F75A3">
      <w:pPr>
        <w:spacing w:before="480"/>
        <w:contextualSpacing/>
        <w:jc w:val="both"/>
        <w:rPr>
          <w:bCs/>
          <w:sz w:val="28"/>
          <w:szCs w:val="28"/>
        </w:rPr>
      </w:pPr>
      <w:r w:rsidRPr="00555D60">
        <w:rPr>
          <w:bCs/>
          <w:sz w:val="28"/>
          <w:szCs w:val="28"/>
        </w:rPr>
        <w:t>@67.</w:t>
      </w:r>
    </w:p>
    <w:p w:rsidR="00970E65" w:rsidRPr="00555D60" w:rsidRDefault="00970E65" w:rsidP="004F75A3">
      <w:pPr>
        <w:spacing w:before="480"/>
        <w:contextualSpacing/>
        <w:jc w:val="both"/>
        <w:rPr>
          <w:bCs/>
          <w:sz w:val="28"/>
          <w:szCs w:val="28"/>
        </w:rPr>
      </w:pPr>
      <w:r w:rsidRPr="00555D60">
        <w:rPr>
          <w:noProof/>
          <w:sz w:val="28"/>
          <w:szCs w:val="28"/>
        </w:rPr>
        <w:t>Рушди назарияи классикии элитаи сиёсӣ ба кадом асрҳо рост меояд?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охири асри ХIХ ва аввали асри ХХ</w:t>
      </w:r>
      <w:r w:rsidRPr="00555D60">
        <w:rPr>
          <w:bCs/>
          <w:sz w:val="28"/>
          <w:szCs w:val="28"/>
        </w:rPr>
        <w:t xml:space="preserve">; $B) </w:t>
      </w:r>
      <w:r w:rsidRPr="00555D60">
        <w:rPr>
          <w:noProof/>
          <w:sz w:val="28"/>
          <w:szCs w:val="28"/>
        </w:rPr>
        <w:t>охири асри ХIХ</w:t>
      </w:r>
      <w:r w:rsidRPr="00555D60">
        <w:rPr>
          <w:bCs/>
          <w:sz w:val="28"/>
          <w:szCs w:val="28"/>
        </w:rPr>
        <w:t xml:space="preserve">; $C) </w:t>
      </w:r>
      <w:r w:rsidRPr="00555D60">
        <w:rPr>
          <w:noProof/>
          <w:sz w:val="28"/>
          <w:szCs w:val="28"/>
        </w:rPr>
        <w:t>аввали асри ХХ</w:t>
      </w:r>
      <w:r w:rsidRPr="00555D60">
        <w:rPr>
          <w:bCs/>
          <w:sz w:val="28"/>
          <w:szCs w:val="28"/>
        </w:rPr>
        <w:t xml:space="preserve">; $D) раванди рушдро сипарӣ менамояд; $E) </w:t>
      </w:r>
      <w:r w:rsidRPr="00555D60">
        <w:rPr>
          <w:noProof/>
          <w:sz w:val="28"/>
          <w:szCs w:val="28"/>
        </w:rPr>
        <w:t>аз аввали асри ХХI оғоз гардидааст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@68.</w:t>
      </w:r>
    </w:p>
    <w:p w:rsidR="00970E65" w:rsidRPr="00555D60" w:rsidRDefault="00970E65" w:rsidP="004F75A3">
      <w:pPr>
        <w:spacing w:before="480"/>
        <w:contextualSpacing/>
        <w:jc w:val="both"/>
        <w:rPr>
          <w:bCs/>
          <w:sz w:val="28"/>
          <w:szCs w:val="28"/>
        </w:rPr>
      </w:pPr>
      <w:r w:rsidRPr="00555D60">
        <w:rPr>
          <w:noProof/>
          <w:sz w:val="28"/>
          <w:szCs w:val="28"/>
        </w:rPr>
        <w:t>Мафҳуми «элита»-ро аввалин маротиба кӣ истифода намудааст?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@69.</w:t>
      </w:r>
    </w:p>
    <w:p w:rsidR="00970E65" w:rsidRPr="00555D60" w:rsidRDefault="00970E65" w:rsidP="004F75A3">
      <w:pPr>
        <w:spacing w:before="480"/>
        <w:contextualSpacing/>
        <w:jc w:val="both"/>
        <w:rPr>
          <w:bCs/>
          <w:sz w:val="28"/>
          <w:szCs w:val="28"/>
        </w:rPr>
      </w:pPr>
      <w:r w:rsidRPr="00555D60">
        <w:rPr>
          <w:bCs/>
          <w:sz w:val="28"/>
          <w:szCs w:val="28"/>
        </w:rPr>
        <w:t>«Рисола дар бораи сотсиологияи умумӣ» асари кадоме аз ин муҳақиққон 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@70.</w:t>
      </w:r>
    </w:p>
    <w:p w:rsidR="00970E65" w:rsidRPr="00555D60" w:rsidRDefault="00970E65" w:rsidP="004F75A3">
      <w:pPr>
        <w:spacing w:before="480"/>
        <w:contextualSpacing/>
        <w:jc w:val="both"/>
        <w:rPr>
          <w:bCs/>
          <w:sz w:val="28"/>
          <w:szCs w:val="28"/>
        </w:rPr>
      </w:pPr>
      <w:r w:rsidRPr="00555D60">
        <w:rPr>
          <w:sz w:val="28"/>
          <w:szCs w:val="28"/>
        </w:rPr>
        <w:t>Кадоме аз ин муҳаққиқон ҳаёти сиёсиро мубориза, ивазшавӣ ва «даврзании» элита медонист?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@71.</w:t>
      </w:r>
    </w:p>
    <w:p w:rsidR="00970E65" w:rsidRPr="00555D60" w:rsidRDefault="00970E65" w:rsidP="004F75A3">
      <w:pPr>
        <w:spacing w:before="480"/>
        <w:contextualSpacing/>
        <w:jc w:val="both"/>
        <w:rPr>
          <w:sz w:val="28"/>
          <w:szCs w:val="28"/>
        </w:rPr>
      </w:pPr>
      <w:r w:rsidRPr="00555D60">
        <w:rPr>
          <w:sz w:val="28"/>
          <w:szCs w:val="28"/>
        </w:rPr>
        <w:t xml:space="preserve">Ба андешаи </w:t>
      </w:r>
      <w:r w:rsidRPr="00555D60">
        <w:rPr>
          <w:bCs/>
          <w:sz w:val="28"/>
          <w:szCs w:val="28"/>
        </w:rPr>
        <w:t>В.</w:t>
      </w:r>
      <w:r w:rsidRPr="00555D60">
        <w:rPr>
          <w:bCs/>
          <w:sz w:val="28"/>
          <w:szCs w:val="28"/>
          <w:lang w:val="tg-Cyrl-TJ"/>
        </w:rPr>
        <w:t xml:space="preserve"> </w:t>
      </w:r>
      <w:r w:rsidRPr="00555D60">
        <w:rPr>
          <w:bCs/>
          <w:sz w:val="28"/>
          <w:szCs w:val="28"/>
        </w:rPr>
        <w:t>Парето</w:t>
      </w:r>
      <w:r w:rsidRPr="00555D60">
        <w:rPr>
          <w:sz w:val="28"/>
          <w:szCs w:val="28"/>
        </w:rPr>
        <w:t xml:space="preserve"> элита дар кадом соҳаҳо ташаккул меёбад?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сиёсӣ, иқтисодӣ ва ақлонӣ</w:t>
      </w:r>
      <w:r w:rsidRPr="00555D60">
        <w:rPr>
          <w:bCs/>
          <w:sz w:val="28"/>
          <w:szCs w:val="28"/>
        </w:rPr>
        <w:t xml:space="preserve">; $B) дин, сиёсат ва иқтисод; $C) ҳарбӣ, динӣ ва ақлонӣ; $D) сиёсӣ, динӣ ва ақлонӣ; $E) иқтисодӣ, динӣ ва зеҳнӣ; </w:t>
      </w:r>
    </w:p>
    <w:p w:rsidR="00970E65" w:rsidRPr="00555D60" w:rsidRDefault="00970E65" w:rsidP="004F75A3">
      <w:pPr>
        <w:spacing w:before="480"/>
        <w:contextualSpacing/>
        <w:jc w:val="both"/>
        <w:rPr>
          <w:bCs/>
          <w:sz w:val="28"/>
          <w:szCs w:val="28"/>
        </w:rPr>
      </w:pPr>
      <w:r w:rsidRPr="00555D60">
        <w:rPr>
          <w:bCs/>
          <w:sz w:val="28"/>
          <w:szCs w:val="28"/>
        </w:rPr>
        <w:t>@72.</w:t>
      </w:r>
    </w:p>
    <w:p w:rsidR="00970E65" w:rsidRPr="00555D60" w:rsidRDefault="00970E65" w:rsidP="004F75A3">
      <w:pPr>
        <w:spacing w:before="480"/>
        <w:contextualSpacing/>
        <w:jc w:val="both"/>
        <w:rPr>
          <w:bCs/>
          <w:sz w:val="28"/>
          <w:szCs w:val="28"/>
        </w:rPr>
      </w:pPr>
      <w:r w:rsidRPr="00555D60">
        <w:rPr>
          <w:noProof/>
          <w:sz w:val="28"/>
          <w:szCs w:val="28"/>
        </w:rPr>
        <w:t>Ғояҳои элитизми кадоме аз ин донишмандон тавонист ба сохтори идоракунӣ Франсия таъсир расонд?</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@73.</w:t>
      </w:r>
    </w:p>
    <w:p w:rsidR="00970E65" w:rsidRPr="00555D60" w:rsidRDefault="00970E65" w:rsidP="004F75A3">
      <w:pPr>
        <w:spacing w:before="480"/>
        <w:contextualSpacing/>
        <w:jc w:val="both"/>
        <w:rPr>
          <w:bCs/>
          <w:sz w:val="28"/>
          <w:szCs w:val="28"/>
        </w:rPr>
      </w:pPr>
      <w:r w:rsidRPr="00555D60">
        <w:rPr>
          <w:noProof/>
          <w:sz w:val="28"/>
          <w:szCs w:val="28"/>
        </w:rPr>
        <w:t>В.</w:t>
      </w:r>
      <w:r w:rsidRPr="00555D60">
        <w:rPr>
          <w:noProof/>
          <w:sz w:val="28"/>
          <w:szCs w:val="28"/>
          <w:lang w:val="tg-Cyrl-TJ"/>
        </w:rPr>
        <w:t xml:space="preserve"> </w:t>
      </w:r>
      <w:r w:rsidRPr="00555D60">
        <w:rPr>
          <w:noProof/>
          <w:sz w:val="28"/>
          <w:szCs w:val="28"/>
        </w:rPr>
        <w:t>Парето ҷомеаро чигуна таснифот намудааст</w:t>
      </w:r>
      <w:r w:rsidRPr="00555D60">
        <w:rPr>
          <w:noProof/>
          <w:sz w:val="28"/>
          <w:szCs w:val="28"/>
          <w:lang w:val="tg-Cyrl-TJ"/>
        </w:rPr>
        <w:t>,</w:t>
      </w:r>
      <w:r w:rsidRPr="00555D60">
        <w:rPr>
          <w:noProof/>
          <w:sz w:val="28"/>
          <w:szCs w:val="28"/>
        </w:rPr>
        <w:t xml:space="preserve"> нишон диҳед?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табақи болоӣ ва поёнӣ, олиҳимат ва бенаво, ашрофзодагон ва инсонҳои оддӣ</w:t>
      </w:r>
      <w:r w:rsidRPr="00555D60">
        <w:rPr>
          <w:sz w:val="28"/>
          <w:szCs w:val="28"/>
        </w:rPr>
        <w:t xml:space="preserve"> ва ғайра</w:t>
      </w:r>
      <w:r w:rsidRPr="00555D60">
        <w:rPr>
          <w:bCs/>
          <w:sz w:val="28"/>
          <w:szCs w:val="28"/>
        </w:rPr>
        <w:t xml:space="preserve">; $B) </w:t>
      </w:r>
      <w:r w:rsidRPr="00555D60">
        <w:rPr>
          <w:noProof/>
          <w:sz w:val="28"/>
          <w:szCs w:val="28"/>
        </w:rPr>
        <w:t>табақи болоӣ ва поёнӣ, олиҳимат ва бенаво</w:t>
      </w:r>
      <w:r w:rsidRPr="00555D60">
        <w:rPr>
          <w:bCs/>
          <w:sz w:val="28"/>
          <w:szCs w:val="28"/>
        </w:rPr>
        <w:t xml:space="preserve">; $C) </w:t>
      </w:r>
      <w:r w:rsidRPr="00555D60">
        <w:rPr>
          <w:noProof/>
          <w:sz w:val="28"/>
          <w:szCs w:val="28"/>
        </w:rPr>
        <w:t>ашрофзодагон ва инсонҳои оддӣ</w:t>
      </w:r>
      <w:r w:rsidRPr="00555D60">
        <w:rPr>
          <w:bCs/>
          <w:sz w:val="28"/>
          <w:szCs w:val="28"/>
        </w:rPr>
        <w:t xml:space="preserve">; $D) </w:t>
      </w:r>
      <w:r w:rsidRPr="00555D60">
        <w:rPr>
          <w:noProof/>
          <w:sz w:val="28"/>
          <w:szCs w:val="28"/>
        </w:rPr>
        <w:t>табақи болоӣ ва поёнӣ, ашрофзодагон ва инсонҳои оддӣ</w:t>
      </w:r>
      <w:r w:rsidRPr="00555D60">
        <w:rPr>
          <w:bCs/>
          <w:sz w:val="28"/>
          <w:szCs w:val="28"/>
        </w:rPr>
        <w:t xml:space="preserve">; $E) </w:t>
      </w:r>
      <w:r w:rsidRPr="00555D60">
        <w:rPr>
          <w:noProof/>
          <w:sz w:val="28"/>
          <w:szCs w:val="28"/>
        </w:rPr>
        <w:t>табақи болоӣ ва поёнӣ, идоракунанда ва идорашаванда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@74.</w:t>
      </w:r>
    </w:p>
    <w:p w:rsidR="00970E65" w:rsidRPr="00555D60" w:rsidRDefault="00970E65" w:rsidP="004F75A3">
      <w:pPr>
        <w:spacing w:before="480"/>
        <w:contextualSpacing/>
        <w:jc w:val="both"/>
        <w:rPr>
          <w:bCs/>
          <w:sz w:val="28"/>
          <w:szCs w:val="28"/>
        </w:rPr>
      </w:pPr>
      <w:r w:rsidRPr="00555D60">
        <w:rPr>
          <w:noProof/>
          <w:sz w:val="28"/>
          <w:szCs w:val="28"/>
          <w:lang w:val="tg-Cyrl-TJ"/>
        </w:rPr>
        <w:t xml:space="preserve">Дар табақабандии ҷомеа </w:t>
      </w:r>
      <w:r w:rsidRPr="00555D60">
        <w:rPr>
          <w:noProof/>
          <w:sz w:val="28"/>
          <w:szCs w:val="28"/>
        </w:rPr>
        <w:t>В.</w:t>
      </w:r>
      <w:r w:rsidRPr="00555D60">
        <w:rPr>
          <w:noProof/>
          <w:sz w:val="28"/>
          <w:szCs w:val="28"/>
          <w:lang w:val="tg-Cyrl-TJ"/>
        </w:rPr>
        <w:t xml:space="preserve"> </w:t>
      </w:r>
      <w:r w:rsidRPr="00555D60">
        <w:rPr>
          <w:noProof/>
          <w:sz w:val="28"/>
          <w:szCs w:val="28"/>
        </w:rPr>
        <w:t>Парето аз ғояҳои кадом</w:t>
      </w:r>
      <w:r w:rsidRPr="00555D60">
        <w:rPr>
          <w:noProof/>
          <w:sz w:val="28"/>
          <w:szCs w:val="28"/>
          <w:lang w:val="tg-Cyrl-TJ"/>
        </w:rPr>
        <w:t>е аз ин</w:t>
      </w:r>
      <w:r w:rsidRPr="00555D60">
        <w:rPr>
          <w:noProof/>
          <w:sz w:val="28"/>
          <w:szCs w:val="28"/>
        </w:rPr>
        <w:t xml:space="preserve"> донишмандон истифода намудааст, баён намоед?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Конфутсия, Афлотун ва Н.Макиавелли</w:t>
      </w:r>
      <w:r w:rsidRPr="00555D60">
        <w:rPr>
          <w:bCs/>
          <w:sz w:val="28"/>
          <w:szCs w:val="28"/>
        </w:rPr>
        <w:t xml:space="preserve">; $B) </w:t>
      </w:r>
      <w:r w:rsidRPr="00555D60">
        <w:rPr>
          <w:noProof/>
          <w:sz w:val="28"/>
          <w:szCs w:val="28"/>
        </w:rPr>
        <w:t>Конфутсия, Афлотун, Н.</w:t>
      </w:r>
      <w:r w:rsidRPr="00555D60">
        <w:rPr>
          <w:noProof/>
          <w:sz w:val="28"/>
          <w:szCs w:val="28"/>
          <w:lang w:val="tg-Cyrl-TJ"/>
        </w:rPr>
        <w:t xml:space="preserve"> </w:t>
      </w:r>
      <w:r w:rsidRPr="00555D60">
        <w:rPr>
          <w:noProof/>
          <w:sz w:val="28"/>
          <w:szCs w:val="28"/>
        </w:rPr>
        <w:t>Макиавелли, Карлейля, Ни</w:t>
      </w:r>
      <w:r w:rsidRPr="00555D60">
        <w:rPr>
          <w:noProof/>
          <w:sz w:val="28"/>
          <w:szCs w:val="28"/>
          <w:lang w:val="tg-Cyrl-TJ"/>
        </w:rPr>
        <w:t>ст</w:t>
      </w:r>
      <w:r w:rsidRPr="00555D60">
        <w:rPr>
          <w:noProof/>
          <w:sz w:val="28"/>
          <w:szCs w:val="28"/>
        </w:rPr>
        <w:t>ше ва дигарон</w:t>
      </w:r>
      <w:r w:rsidRPr="00555D60">
        <w:rPr>
          <w:bCs/>
          <w:sz w:val="28"/>
          <w:szCs w:val="28"/>
        </w:rPr>
        <w:t>; $C) Г.</w:t>
      </w:r>
      <w:r w:rsidRPr="00555D60">
        <w:rPr>
          <w:bCs/>
          <w:sz w:val="28"/>
          <w:szCs w:val="28"/>
          <w:lang w:val="tg-Cyrl-TJ"/>
        </w:rPr>
        <w:t xml:space="preserve"> </w:t>
      </w:r>
      <w:r w:rsidRPr="00555D60">
        <w:rPr>
          <w:bCs/>
          <w:sz w:val="28"/>
          <w:szCs w:val="28"/>
        </w:rPr>
        <w:t xml:space="preserve">Моска, </w:t>
      </w:r>
      <w:r w:rsidRPr="00555D60">
        <w:rPr>
          <w:noProof/>
          <w:sz w:val="28"/>
          <w:szCs w:val="28"/>
        </w:rPr>
        <w:t>Афлотун, Н.</w:t>
      </w:r>
      <w:r w:rsidRPr="00555D60">
        <w:rPr>
          <w:noProof/>
          <w:sz w:val="28"/>
          <w:szCs w:val="28"/>
          <w:lang w:val="tg-Cyrl-TJ"/>
        </w:rPr>
        <w:t xml:space="preserve"> </w:t>
      </w:r>
      <w:r w:rsidRPr="00555D60">
        <w:rPr>
          <w:noProof/>
          <w:sz w:val="28"/>
          <w:szCs w:val="28"/>
        </w:rPr>
        <w:t>Макиавелли ва Карлейля</w:t>
      </w:r>
      <w:r w:rsidRPr="00555D60">
        <w:rPr>
          <w:bCs/>
          <w:sz w:val="28"/>
          <w:szCs w:val="28"/>
        </w:rPr>
        <w:t>; $D)</w:t>
      </w:r>
      <w:r w:rsidRPr="00555D60">
        <w:rPr>
          <w:bCs/>
          <w:sz w:val="28"/>
          <w:szCs w:val="28"/>
          <w:lang w:val="tg-Cyrl-TJ"/>
        </w:rPr>
        <w:t xml:space="preserve"> </w:t>
      </w:r>
      <w:r w:rsidRPr="00555D60">
        <w:rPr>
          <w:noProof/>
          <w:sz w:val="28"/>
          <w:szCs w:val="28"/>
        </w:rPr>
        <w:t>Афлотун, Н.</w:t>
      </w:r>
      <w:r w:rsidRPr="00555D60">
        <w:rPr>
          <w:noProof/>
          <w:sz w:val="28"/>
          <w:szCs w:val="28"/>
          <w:lang w:val="tg-Cyrl-TJ"/>
        </w:rPr>
        <w:t xml:space="preserve"> </w:t>
      </w:r>
      <w:r w:rsidRPr="00555D60">
        <w:rPr>
          <w:noProof/>
          <w:sz w:val="28"/>
          <w:szCs w:val="28"/>
        </w:rPr>
        <w:t>Макиавелли ва Карлейля</w:t>
      </w:r>
      <w:r w:rsidRPr="00555D60">
        <w:rPr>
          <w:bCs/>
          <w:sz w:val="28"/>
          <w:szCs w:val="28"/>
        </w:rPr>
        <w:t xml:space="preserve">; $E) Р.Михельс, </w:t>
      </w:r>
      <w:r w:rsidRPr="00555D60">
        <w:rPr>
          <w:noProof/>
          <w:sz w:val="28"/>
          <w:szCs w:val="28"/>
        </w:rPr>
        <w:t>Н.Макиавелли, Карлейля ва Ницше</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@75.</w:t>
      </w:r>
    </w:p>
    <w:p w:rsidR="00970E65" w:rsidRPr="00555D60" w:rsidRDefault="00970E65" w:rsidP="004F75A3">
      <w:pPr>
        <w:spacing w:before="480"/>
        <w:contextualSpacing/>
        <w:jc w:val="both"/>
        <w:rPr>
          <w:bCs/>
          <w:sz w:val="28"/>
          <w:szCs w:val="28"/>
        </w:rPr>
      </w:pPr>
      <w:r w:rsidRPr="00555D60">
        <w:rPr>
          <w:noProof/>
          <w:sz w:val="28"/>
          <w:szCs w:val="28"/>
        </w:rPr>
        <w:t>Дорандаи ҳокимияти ақалиятро В.</w:t>
      </w:r>
      <w:r w:rsidRPr="00555D60">
        <w:rPr>
          <w:noProof/>
          <w:sz w:val="28"/>
          <w:szCs w:val="28"/>
          <w:lang w:val="tg-Cyrl-TJ"/>
        </w:rPr>
        <w:t xml:space="preserve"> </w:t>
      </w:r>
      <w:r w:rsidRPr="00555D60">
        <w:rPr>
          <w:noProof/>
          <w:sz w:val="28"/>
          <w:szCs w:val="28"/>
        </w:rPr>
        <w:t>Парето чӣ ном бурдааст, муайян намоед?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элита</w:t>
      </w:r>
      <w:r w:rsidRPr="00555D60">
        <w:rPr>
          <w:bCs/>
          <w:sz w:val="28"/>
          <w:szCs w:val="28"/>
        </w:rPr>
        <w:t>; $B) книяз; $C) синфи сиёсӣ; $D) ҷамоаи олӣ; $E) аристократ;</w:t>
      </w:r>
    </w:p>
    <w:p w:rsidR="00970E65" w:rsidRPr="00555D60" w:rsidRDefault="00970E65" w:rsidP="004F75A3">
      <w:pPr>
        <w:spacing w:before="480"/>
        <w:contextualSpacing/>
        <w:jc w:val="both"/>
        <w:rPr>
          <w:bCs/>
          <w:sz w:val="28"/>
          <w:szCs w:val="28"/>
        </w:rPr>
      </w:pPr>
      <w:r w:rsidRPr="00555D60">
        <w:rPr>
          <w:bCs/>
          <w:sz w:val="28"/>
          <w:szCs w:val="28"/>
        </w:rPr>
        <w:t>@76.</w:t>
      </w:r>
    </w:p>
    <w:p w:rsidR="00970E65" w:rsidRPr="00555D60" w:rsidRDefault="00970E65" w:rsidP="004F75A3">
      <w:pPr>
        <w:spacing w:before="480"/>
        <w:contextualSpacing/>
        <w:jc w:val="both"/>
        <w:rPr>
          <w:bCs/>
          <w:sz w:val="28"/>
          <w:szCs w:val="28"/>
        </w:rPr>
      </w:pPr>
      <w:r w:rsidRPr="00555D60">
        <w:rPr>
          <w:noProof/>
          <w:sz w:val="28"/>
          <w:szCs w:val="28"/>
        </w:rPr>
        <w:t>Ҳокимияти ақалиятро Г.</w:t>
      </w:r>
      <w:r w:rsidRPr="00555D60">
        <w:rPr>
          <w:noProof/>
          <w:sz w:val="28"/>
          <w:szCs w:val="28"/>
          <w:lang w:val="tg-Cyrl-TJ"/>
        </w:rPr>
        <w:t xml:space="preserve"> </w:t>
      </w:r>
      <w:r w:rsidRPr="00555D60">
        <w:rPr>
          <w:noProof/>
          <w:sz w:val="28"/>
          <w:szCs w:val="28"/>
        </w:rPr>
        <w:t>Моска чӣ ном бурдааст, муайян намоед?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элита</w:t>
      </w:r>
      <w:r w:rsidRPr="00555D60">
        <w:rPr>
          <w:bCs/>
          <w:sz w:val="28"/>
          <w:szCs w:val="28"/>
        </w:rPr>
        <w:t>;</w:t>
      </w:r>
      <w:r w:rsidRPr="00555D60">
        <w:rPr>
          <w:bCs/>
          <w:sz w:val="28"/>
          <w:szCs w:val="28"/>
          <w:lang w:val="tg-Cyrl-TJ"/>
        </w:rPr>
        <w:t xml:space="preserve"> </w:t>
      </w:r>
      <w:r w:rsidRPr="00555D60">
        <w:rPr>
          <w:bCs/>
          <w:sz w:val="28"/>
          <w:szCs w:val="28"/>
        </w:rPr>
        <w:t>$B) книяз; $C) синфи сиёсӣ; $D) ҷамоаи олӣ; $E) аристократ;</w:t>
      </w:r>
    </w:p>
    <w:p w:rsidR="00970E65" w:rsidRPr="00555D60" w:rsidRDefault="00970E65" w:rsidP="004F75A3">
      <w:pPr>
        <w:spacing w:before="480"/>
        <w:contextualSpacing/>
        <w:jc w:val="both"/>
        <w:rPr>
          <w:bCs/>
          <w:sz w:val="28"/>
          <w:szCs w:val="28"/>
        </w:rPr>
      </w:pPr>
      <w:r w:rsidRPr="00555D60">
        <w:rPr>
          <w:bCs/>
          <w:sz w:val="28"/>
          <w:szCs w:val="28"/>
        </w:rPr>
        <w:t>@77.</w:t>
      </w:r>
    </w:p>
    <w:p w:rsidR="00970E65" w:rsidRPr="00555D60" w:rsidRDefault="00970E65" w:rsidP="004F75A3">
      <w:pPr>
        <w:spacing w:before="480"/>
        <w:contextualSpacing/>
        <w:jc w:val="both"/>
        <w:rPr>
          <w:bCs/>
          <w:sz w:val="28"/>
          <w:szCs w:val="28"/>
        </w:rPr>
      </w:pPr>
      <w:r w:rsidRPr="00555D60">
        <w:rPr>
          <w:bCs/>
          <w:sz w:val="28"/>
          <w:szCs w:val="28"/>
        </w:rPr>
        <w:t>Кадом донишманд чунин меандешид: «</w:t>
      </w:r>
      <w:r w:rsidRPr="00555D60">
        <w:rPr>
          <w:noProof/>
          <w:sz w:val="28"/>
          <w:szCs w:val="28"/>
        </w:rPr>
        <w:t>синфи муайян ҳокимиятро дар даст дорад ва оммаро аз паси хеш мебарад. Синфи ҳоким барои ба амал бароварданӣ идоракуниаш чораҳоро меандешад».</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@78.</w:t>
      </w:r>
    </w:p>
    <w:p w:rsidR="00970E65" w:rsidRPr="00555D60" w:rsidRDefault="00970E65" w:rsidP="004F75A3">
      <w:pPr>
        <w:spacing w:before="480"/>
        <w:contextualSpacing/>
        <w:jc w:val="both"/>
        <w:rPr>
          <w:bCs/>
          <w:sz w:val="28"/>
          <w:szCs w:val="28"/>
        </w:rPr>
      </w:pPr>
      <w:r w:rsidRPr="00555D60">
        <w:rPr>
          <w:noProof/>
          <w:sz w:val="28"/>
          <w:szCs w:val="28"/>
        </w:rPr>
        <w:t>В.</w:t>
      </w:r>
      <w:r w:rsidRPr="00555D60">
        <w:rPr>
          <w:noProof/>
          <w:sz w:val="28"/>
          <w:szCs w:val="28"/>
          <w:lang w:val="tg-Cyrl-TJ"/>
        </w:rPr>
        <w:t xml:space="preserve"> </w:t>
      </w:r>
      <w:r w:rsidRPr="00555D60">
        <w:rPr>
          <w:noProof/>
          <w:sz w:val="28"/>
          <w:szCs w:val="28"/>
        </w:rPr>
        <w:t xml:space="preserve">Парето нақши кадом омилҳоро </w:t>
      </w:r>
      <w:r w:rsidRPr="00555D60">
        <w:rPr>
          <w:bCs/>
          <w:noProof/>
          <w:sz w:val="28"/>
          <w:szCs w:val="28"/>
        </w:rPr>
        <w:t>дар ташаккул, рушд ва интихоби элита ба инобат гирифтааст?</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bCs/>
          <w:noProof/>
          <w:sz w:val="28"/>
          <w:szCs w:val="28"/>
        </w:rPr>
        <w:t>омилҳои иҷтимоӣ ва динӣ</w:t>
      </w:r>
      <w:r w:rsidRPr="00555D60">
        <w:rPr>
          <w:bCs/>
          <w:sz w:val="28"/>
          <w:szCs w:val="28"/>
        </w:rPr>
        <w:t>; $B)</w:t>
      </w:r>
      <w:r w:rsidRPr="00555D60">
        <w:rPr>
          <w:bCs/>
          <w:noProof/>
          <w:sz w:val="28"/>
          <w:szCs w:val="28"/>
        </w:rPr>
        <w:t xml:space="preserve"> омилҳои маданӣ</w:t>
      </w:r>
      <w:r w:rsidRPr="00555D60">
        <w:rPr>
          <w:bCs/>
          <w:sz w:val="28"/>
          <w:szCs w:val="28"/>
        </w:rPr>
        <w:t xml:space="preserve">; $C) </w:t>
      </w:r>
      <w:r w:rsidRPr="00555D60">
        <w:rPr>
          <w:bCs/>
          <w:noProof/>
          <w:sz w:val="28"/>
          <w:szCs w:val="28"/>
        </w:rPr>
        <w:t>омилҳои иҷтимоӣ</w:t>
      </w:r>
      <w:r w:rsidRPr="00555D60">
        <w:rPr>
          <w:bCs/>
          <w:sz w:val="28"/>
          <w:szCs w:val="28"/>
        </w:rPr>
        <w:t xml:space="preserve">; $D) </w:t>
      </w:r>
      <w:r w:rsidRPr="00555D60">
        <w:rPr>
          <w:bCs/>
          <w:noProof/>
          <w:sz w:val="28"/>
          <w:szCs w:val="28"/>
        </w:rPr>
        <w:t>омилҳои психологӣ</w:t>
      </w:r>
      <w:r w:rsidRPr="00555D60">
        <w:rPr>
          <w:bCs/>
          <w:sz w:val="28"/>
          <w:szCs w:val="28"/>
        </w:rPr>
        <w:t xml:space="preserve">; $E) </w:t>
      </w:r>
      <w:r w:rsidRPr="00555D60">
        <w:rPr>
          <w:bCs/>
          <w:noProof/>
          <w:sz w:val="28"/>
          <w:szCs w:val="28"/>
        </w:rPr>
        <w:t>омилҳои иҷтимоӣ ва психологӣ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@79.</w:t>
      </w:r>
    </w:p>
    <w:p w:rsidR="00970E65" w:rsidRPr="00555D60" w:rsidRDefault="00970E65" w:rsidP="004F75A3">
      <w:pPr>
        <w:spacing w:before="480"/>
        <w:contextualSpacing/>
        <w:jc w:val="both"/>
        <w:rPr>
          <w:bCs/>
          <w:sz w:val="28"/>
          <w:szCs w:val="28"/>
        </w:rPr>
      </w:pPr>
      <w:r w:rsidRPr="00555D60">
        <w:rPr>
          <w:sz w:val="28"/>
          <w:szCs w:val="28"/>
        </w:rPr>
        <w:t>В.</w:t>
      </w:r>
      <w:r w:rsidRPr="00555D60">
        <w:rPr>
          <w:sz w:val="28"/>
          <w:szCs w:val="28"/>
          <w:lang w:val="tg-Cyrl-TJ"/>
        </w:rPr>
        <w:t xml:space="preserve"> </w:t>
      </w:r>
      <w:r w:rsidRPr="00555D60">
        <w:rPr>
          <w:sz w:val="28"/>
          <w:szCs w:val="28"/>
        </w:rPr>
        <w:t xml:space="preserve">Парето элитаро ба чанд қисм ҷудо менамояд? </w:t>
      </w:r>
    </w:p>
    <w:p w:rsidR="00970E65" w:rsidRPr="00555D60" w:rsidRDefault="00970E65" w:rsidP="004F75A3">
      <w:pPr>
        <w:spacing w:before="480"/>
        <w:contextualSpacing/>
        <w:jc w:val="both"/>
        <w:rPr>
          <w:bCs/>
          <w:sz w:val="28"/>
          <w:szCs w:val="28"/>
        </w:rPr>
      </w:pPr>
      <w:r w:rsidRPr="00555D60">
        <w:rPr>
          <w:bCs/>
          <w:sz w:val="28"/>
          <w:szCs w:val="28"/>
        </w:rPr>
        <w:t xml:space="preserve">$A) синфи сиёсӣ ва синфи ҳукумрон; $B) идоракунанда ва идорашаванда; $C) </w:t>
      </w:r>
      <w:r w:rsidRPr="00555D60">
        <w:rPr>
          <w:sz w:val="28"/>
          <w:szCs w:val="28"/>
        </w:rPr>
        <w:t>элитаи ҳук</w:t>
      </w:r>
      <w:r w:rsidRPr="00555D60">
        <w:rPr>
          <w:sz w:val="28"/>
          <w:szCs w:val="28"/>
          <w:lang w:val="tg-Cyrl-TJ"/>
        </w:rPr>
        <w:t>у</w:t>
      </w:r>
      <w:r w:rsidRPr="00555D60">
        <w:rPr>
          <w:sz w:val="28"/>
          <w:szCs w:val="28"/>
        </w:rPr>
        <w:t>мрон ва аксулэлита</w:t>
      </w:r>
      <w:r w:rsidRPr="00555D60">
        <w:rPr>
          <w:bCs/>
          <w:sz w:val="28"/>
          <w:szCs w:val="28"/>
        </w:rPr>
        <w:t xml:space="preserve">; $D) идоракунанда ва идоранишин; $E) </w:t>
      </w:r>
      <w:r w:rsidRPr="00555D60">
        <w:rPr>
          <w:noProof/>
          <w:sz w:val="28"/>
          <w:szCs w:val="28"/>
        </w:rPr>
        <w:t>синфи ҳукумрон ва элитаи ҳукумрон</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@80.</w:t>
      </w:r>
    </w:p>
    <w:p w:rsidR="00970E65" w:rsidRPr="00555D60" w:rsidRDefault="00970E65" w:rsidP="004F75A3">
      <w:pPr>
        <w:spacing w:before="480"/>
        <w:contextualSpacing/>
        <w:jc w:val="both"/>
        <w:rPr>
          <w:bCs/>
          <w:sz w:val="28"/>
          <w:szCs w:val="28"/>
        </w:rPr>
      </w:pPr>
      <w:r w:rsidRPr="00555D60">
        <w:rPr>
          <w:sz w:val="28"/>
          <w:szCs w:val="28"/>
        </w:rPr>
        <w:t xml:space="preserve">Асари </w:t>
      </w:r>
      <w:r w:rsidRPr="00555D60">
        <w:rPr>
          <w:bCs/>
          <w:sz w:val="28"/>
          <w:szCs w:val="28"/>
        </w:rPr>
        <w:t>«Пешрафт ва фанои элита» ба қалами кадоме аз ин муҳаққиқон таълуқ дорад?</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 xml:space="preserve">@81. </w:t>
      </w:r>
    </w:p>
    <w:p w:rsidR="00970E65" w:rsidRPr="00555D60" w:rsidRDefault="00970E65" w:rsidP="004F75A3">
      <w:pPr>
        <w:spacing w:before="480"/>
        <w:contextualSpacing/>
        <w:jc w:val="both"/>
        <w:rPr>
          <w:bCs/>
          <w:sz w:val="28"/>
          <w:szCs w:val="28"/>
        </w:rPr>
      </w:pPr>
      <w:r w:rsidRPr="00555D60">
        <w:rPr>
          <w:bCs/>
          <w:sz w:val="28"/>
          <w:szCs w:val="28"/>
        </w:rPr>
        <w:t>«</w:t>
      </w:r>
      <w:r w:rsidRPr="00555D60">
        <w:rPr>
          <w:sz w:val="28"/>
          <w:szCs w:val="28"/>
        </w:rPr>
        <w:t>Таърихи инсоният — ин таърихи ивазшавии доимии элита мебошад» афкори кадоме аз ин донишмандон 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А. Гофмана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@82.</w:t>
      </w:r>
    </w:p>
    <w:p w:rsidR="00970E65" w:rsidRPr="00555D60" w:rsidRDefault="00970E65" w:rsidP="004F75A3">
      <w:pPr>
        <w:spacing w:before="480"/>
        <w:contextualSpacing/>
        <w:jc w:val="both"/>
        <w:rPr>
          <w:bCs/>
          <w:sz w:val="28"/>
          <w:szCs w:val="28"/>
        </w:rPr>
      </w:pPr>
      <w:r w:rsidRPr="00555D60">
        <w:rPr>
          <w:bCs/>
          <w:noProof/>
          <w:sz w:val="28"/>
          <w:szCs w:val="28"/>
        </w:rPr>
        <w:t>В.</w:t>
      </w:r>
      <w:r w:rsidRPr="00555D60">
        <w:rPr>
          <w:bCs/>
          <w:noProof/>
          <w:sz w:val="28"/>
          <w:szCs w:val="28"/>
          <w:lang w:val="tg-Cyrl-TJ"/>
        </w:rPr>
        <w:t xml:space="preserve"> </w:t>
      </w:r>
      <w:r w:rsidRPr="00555D60">
        <w:rPr>
          <w:bCs/>
          <w:noProof/>
          <w:sz w:val="28"/>
          <w:szCs w:val="28"/>
        </w:rPr>
        <w:t>Парето дар чорчубаи кадом илмҳои ҷамъиятӣ ташаккули элитаро баён намудааст?</w:t>
      </w:r>
    </w:p>
    <w:p w:rsidR="00970E65" w:rsidRPr="00555D60" w:rsidRDefault="00970E65" w:rsidP="004F75A3">
      <w:pPr>
        <w:spacing w:before="480"/>
        <w:contextualSpacing/>
        <w:jc w:val="both"/>
        <w:rPr>
          <w:bCs/>
          <w:sz w:val="28"/>
          <w:szCs w:val="28"/>
        </w:rPr>
      </w:pPr>
      <w:r w:rsidRPr="00555D60">
        <w:rPr>
          <w:bCs/>
          <w:sz w:val="28"/>
          <w:szCs w:val="28"/>
        </w:rPr>
        <w:t xml:space="preserve">$A) фалсафа, таърих ва сотсиология; $B) таърих, сиёсатшиносӣ ва фалсафа; $C) сотсиологияи умумӣ ва сиёсатшиносӣ; $D) иқтисодиёт ва сотсиология; $E) </w:t>
      </w:r>
      <w:r w:rsidRPr="00555D60">
        <w:rPr>
          <w:bCs/>
          <w:noProof/>
          <w:sz w:val="28"/>
          <w:szCs w:val="28"/>
        </w:rPr>
        <w:t>иҷтимоию сиёсӣ</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@83.</w:t>
      </w:r>
    </w:p>
    <w:p w:rsidR="00970E65" w:rsidRPr="00555D60" w:rsidRDefault="00970E65" w:rsidP="004F75A3">
      <w:pPr>
        <w:spacing w:before="480"/>
        <w:contextualSpacing/>
        <w:jc w:val="both"/>
        <w:rPr>
          <w:bCs/>
          <w:noProof/>
          <w:sz w:val="28"/>
          <w:szCs w:val="28"/>
        </w:rPr>
      </w:pPr>
      <w:r w:rsidRPr="00555D60">
        <w:rPr>
          <w:bCs/>
          <w:noProof/>
          <w:sz w:val="28"/>
          <w:szCs w:val="28"/>
        </w:rPr>
        <w:t>В.</w:t>
      </w:r>
      <w:r w:rsidRPr="00555D60">
        <w:rPr>
          <w:bCs/>
          <w:noProof/>
          <w:sz w:val="28"/>
          <w:szCs w:val="28"/>
          <w:lang w:val="tg-Cyrl-TJ"/>
        </w:rPr>
        <w:t xml:space="preserve"> </w:t>
      </w:r>
      <w:r w:rsidRPr="00555D60">
        <w:rPr>
          <w:bCs/>
          <w:noProof/>
          <w:sz w:val="28"/>
          <w:szCs w:val="28"/>
        </w:rPr>
        <w:t>Парето элитаро ба кадом қисматҳо ҷудо намуда аст?</w:t>
      </w:r>
    </w:p>
    <w:p w:rsidR="00970E65" w:rsidRPr="00555D60" w:rsidRDefault="00970E65" w:rsidP="004F75A3">
      <w:pPr>
        <w:spacing w:before="480"/>
        <w:contextualSpacing/>
        <w:jc w:val="both"/>
        <w:rPr>
          <w:bCs/>
          <w:sz w:val="28"/>
          <w:szCs w:val="28"/>
        </w:rPr>
      </w:pPr>
      <w:r w:rsidRPr="00555D60">
        <w:rPr>
          <w:bCs/>
          <w:sz w:val="28"/>
          <w:szCs w:val="28"/>
        </w:rPr>
        <w:t>$A) синфи сиёсӣ ва синфи ҳукумрон;</w:t>
      </w:r>
      <w:r w:rsidRPr="00555D60">
        <w:rPr>
          <w:bCs/>
          <w:sz w:val="28"/>
          <w:szCs w:val="28"/>
          <w:lang w:val="tg-Cyrl-TJ"/>
        </w:rPr>
        <w:t xml:space="preserve"> </w:t>
      </w:r>
      <w:r w:rsidRPr="00555D60">
        <w:rPr>
          <w:bCs/>
          <w:sz w:val="28"/>
          <w:szCs w:val="28"/>
        </w:rPr>
        <w:t>$B) идоракунанда ва идорашаванда; $C)</w:t>
      </w:r>
      <w:r w:rsidRPr="00555D60">
        <w:rPr>
          <w:noProof/>
          <w:sz w:val="28"/>
          <w:szCs w:val="28"/>
        </w:rPr>
        <w:t xml:space="preserve"> синфи ҳукумрон ва элитаи ҳукумрон</w:t>
      </w:r>
      <w:r w:rsidRPr="00555D60">
        <w:rPr>
          <w:bCs/>
          <w:sz w:val="28"/>
          <w:szCs w:val="28"/>
        </w:rPr>
        <w:t xml:space="preserve">; $D) идоракунандава руҳонӣ; $E) </w:t>
      </w:r>
      <w:r w:rsidRPr="00555D60">
        <w:rPr>
          <w:bCs/>
          <w:noProof/>
          <w:sz w:val="28"/>
          <w:szCs w:val="28"/>
        </w:rPr>
        <w:t>элита</w:t>
      </w:r>
      <w:r w:rsidRPr="00555D60">
        <w:rPr>
          <w:bCs/>
          <w:noProof/>
          <w:sz w:val="28"/>
          <w:szCs w:val="28"/>
          <w:lang w:val="tg-Cyrl-TJ"/>
        </w:rPr>
        <w:t xml:space="preserve">и </w:t>
      </w:r>
      <w:r w:rsidRPr="00555D60">
        <w:rPr>
          <w:bCs/>
          <w:noProof/>
          <w:sz w:val="28"/>
          <w:szCs w:val="28"/>
        </w:rPr>
        <w:t>болоӣ ва элита</w:t>
      </w:r>
      <w:r w:rsidRPr="00555D60">
        <w:rPr>
          <w:bCs/>
          <w:noProof/>
          <w:sz w:val="28"/>
          <w:szCs w:val="28"/>
          <w:lang w:val="tg-Cyrl-TJ"/>
        </w:rPr>
        <w:t xml:space="preserve">и </w:t>
      </w:r>
      <w:r w:rsidRPr="00555D60">
        <w:rPr>
          <w:bCs/>
          <w:noProof/>
          <w:sz w:val="28"/>
          <w:szCs w:val="28"/>
        </w:rPr>
        <w:t>поёнӣ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@84.</w:t>
      </w:r>
    </w:p>
    <w:p w:rsidR="00970E65" w:rsidRPr="00555D60" w:rsidRDefault="00970E65" w:rsidP="004F75A3">
      <w:pPr>
        <w:spacing w:before="480"/>
        <w:contextualSpacing/>
        <w:jc w:val="both"/>
        <w:rPr>
          <w:bCs/>
          <w:sz w:val="28"/>
          <w:szCs w:val="28"/>
        </w:rPr>
      </w:pPr>
      <w:r w:rsidRPr="00555D60">
        <w:rPr>
          <w:bCs/>
          <w:noProof/>
          <w:sz w:val="28"/>
          <w:szCs w:val="28"/>
        </w:rPr>
        <w:t>В.</w:t>
      </w:r>
      <w:r w:rsidRPr="00555D60">
        <w:rPr>
          <w:bCs/>
          <w:noProof/>
          <w:sz w:val="28"/>
          <w:szCs w:val="28"/>
          <w:lang w:val="tg-Cyrl-TJ"/>
        </w:rPr>
        <w:t xml:space="preserve"> </w:t>
      </w:r>
      <w:r w:rsidRPr="00555D60">
        <w:rPr>
          <w:bCs/>
          <w:noProof/>
          <w:sz w:val="28"/>
          <w:szCs w:val="28"/>
        </w:rPr>
        <w:t xml:space="preserve">Парето элитаи болоиро дар навбати худ ба чанд гурӯҳ тақсим менамояд? </w:t>
      </w:r>
    </w:p>
    <w:p w:rsidR="00970E65" w:rsidRPr="00555D60" w:rsidRDefault="00970E65" w:rsidP="004F75A3">
      <w:pPr>
        <w:spacing w:before="480"/>
        <w:contextualSpacing/>
        <w:jc w:val="both"/>
        <w:rPr>
          <w:bCs/>
          <w:sz w:val="28"/>
          <w:szCs w:val="28"/>
        </w:rPr>
      </w:pPr>
      <w:r w:rsidRPr="00555D60">
        <w:rPr>
          <w:bCs/>
          <w:sz w:val="28"/>
          <w:szCs w:val="28"/>
        </w:rPr>
        <w:t xml:space="preserve">$A) ба ҳарбиён; $B) ба диндорон; $C) </w:t>
      </w:r>
      <w:r w:rsidRPr="00555D60">
        <w:rPr>
          <w:bCs/>
          <w:noProof/>
          <w:sz w:val="28"/>
          <w:szCs w:val="28"/>
        </w:rPr>
        <w:t>ба қисматҳо ҷудо намекунад</w:t>
      </w:r>
      <w:r w:rsidRPr="00555D60">
        <w:rPr>
          <w:bCs/>
          <w:sz w:val="28"/>
          <w:szCs w:val="28"/>
        </w:rPr>
        <w:t>; $D) ба ду гурӯҳ</w:t>
      </w:r>
      <w:r w:rsidRPr="00555D60">
        <w:rPr>
          <w:bCs/>
          <w:noProof/>
          <w:sz w:val="28"/>
          <w:szCs w:val="28"/>
        </w:rPr>
        <w:t>: идоракунандагон ва ғайриидоракунандагон</w:t>
      </w:r>
      <w:r w:rsidRPr="00555D60">
        <w:rPr>
          <w:bCs/>
          <w:sz w:val="28"/>
          <w:szCs w:val="28"/>
        </w:rPr>
        <w:t xml:space="preserve">; $E) </w:t>
      </w:r>
      <w:r w:rsidRPr="00555D60">
        <w:rPr>
          <w:noProof/>
          <w:sz w:val="28"/>
          <w:szCs w:val="28"/>
        </w:rPr>
        <w:t xml:space="preserve">ба ду гурӯҳ: </w:t>
      </w:r>
      <w:r w:rsidRPr="00555D60">
        <w:rPr>
          <w:bCs/>
          <w:noProof/>
          <w:sz w:val="28"/>
          <w:szCs w:val="28"/>
        </w:rPr>
        <w:t xml:space="preserve">элита </w:t>
      </w:r>
      <w:r w:rsidRPr="00555D60">
        <w:rPr>
          <w:noProof/>
          <w:sz w:val="28"/>
          <w:szCs w:val="28"/>
        </w:rPr>
        <w:t>ва аксулэлита</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@85.</w:t>
      </w:r>
    </w:p>
    <w:p w:rsidR="00970E65" w:rsidRPr="00555D60" w:rsidRDefault="00970E65" w:rsidP="004F75A3">
      <w:pPr>
        <w:spacing w:before="480"/>
        <w:contextualSpacing/>
        <w:jc w:val="both"/>
        <w:rPr>
          <w:bCs/>
          <w:sz w:val="28"/>
          <w:szCs w:val="28"/>
        </w:rPr>
      </w:pPr>
      <w:r w:rsidRPr="00555D60">
        <w:rPr>
          <w:bCs/>
          <w:noProof/>
          <w:sz w:val="28"/>
          <w:szCs w:val="28"/>
        </w:rPr>
        <w:t>Элитаи поёни В.</w:t>
      </w:r>
      <w:r w:rsidRPr="00555D60">
        <w:rPr>
          <w:bCs/>
          <w:noProof/>
          <w:sz w:val="28"/>
          <w:szCs w:val="28"/>
          <w:lang w:val="tg-Cyrl-TJ"/>
        </w:rPr>
        <w:t xml:space="preserve"> </w:t>
      </w:r>
      <w:r w:rsidRPr="00555D60">
        <w:rPr>
          <w:bCs/>
          <w:noProof/>
          <w:sz w:val="28"/>
          <w:szCs w:val="28"/>
        </w:rPr>
        <w:t>Парето ба қисматҳо тақсим мегард?</w:t>
      </w:r>
    </w:p>
    <w:p w:rsidR="00970E65" w:rsidRPr="00555D60" w:rsidRDefault="00970E65" w:rsidP="004F75A3">
      <w:pPr>
        <w:spacing w:before="480"/>
        <w:contextualSpacing/>
        <w:jc w:val="both"/>
        <w:rPr>
          <w:bCs/>
          <w:sz w:val="28"/>
          <w:szCs w:val="28"/>
        </w:rPr>
      </w:pPr>
      <w:r w:rsidRPr="00555D60">
        <w:rPr>
          <w:bCs/>
          <w:sz w:val="28"/>
          <w:szCs w:val="28"/>
        </w:rPr>
        <w:t xml:space="preserve">$A) ҳа, ба кормандони идора; $B) ба сарбозон; $C) </w:t>
      </w:r>
      <w:r w:rsidRPr="00555D60">
        <w:rPr>
          <w:bCs/>
          <w:noProof/>
          <w:sz w:val="28"/>
          <w:szCs w:val="28"/>
        </w:rPr>
        <w:t>ба қисматҳо ҷудо намешавад</w:t>
      </w:r>
      <w:r w:rsidRPr="00555D60">
        <w:rPr>
          <w:bCs/>
          <w:sz w:val="28"/>
          <w:szCs w:val="28"/>
        </w:rPr>
        <w:t>; $D) ба ду гурӯҳ</w:t>
      </w:r>
      <w:r w:rsidRPr="00555D60">
        <w:rPr>
          <w:bCs/>
          <w:noProof/>
          <w:sz w:val="28"/>
          <w:szCs w:val="28"/>
        </w:rPr>
        <w:t>: идоракунандагон ва ғайриидоракунандагон</w:t>
      </w:r>
      <w:r w:rsidRPr="00555D60">
        <w:rPr>
          <w:bCs/>
          <w:sz w:val="28"/>
          <w:szCs w:val="28"/>
        </w:rPr>
        <w:t xml:space="preserve">; $E) </w:t>
      </w:r>
      <w:r w:rsidRPr="00555D60">
        <w:rPr>
          <w:noProof/>
          <w:sz w:val="28"/>
          <w:szCs w:val="28"/>
        </w:rPr>
        <w:t>ба пайравони дин</w:t>
      </w:r>
      <w:r w:rsidRPr="00555D60">
        <w:rPr>
          <w:bCs/>
          <w:sz w:val="28"/>
          <w:szCs w:val="28"/>
        </w:rPr>
        <w:t xml:space="preserve">; </w:t>
      </w:r>
    </w:p>
    <w:p w:rsidR="00970E65" w:rsidRDefault="00970E65" w:rsidP="004F75A3">
      <w:pPr>
        <w:spacing w:before="480"/>
        <w:contextualSpacing/>
        <w:jc w:val="both"/>
        <w:rPr>
          <w:bCs/>
          <w:sz w:val="28"/>
          <w:szCs w:val="28"/>
        </w:rPr>
      </w:pPr>
      <w:r w:rsidRPr="00555D60">
        <w:rPr>
          <w:bCs/>
          <w:sz w:val="28"/>
          <w:szCs w:val="28"/>
        </w:rPr>
        <w:t>@86.</w:t>
      </w:r>
    </w:p>
    <w:p w:rsidR="00970E65" w:rsidRPr="00555D60" w:rsidRDefault="00970E65" w:rsidP="004F75A3">
      <w:pPr>
        <w:spacing w:before="480"/>
        <w:contextualSpacing/>
        <w:jc w:val="both"/>
        <w:rPr>
          <w:bCs/>
          <w:sz w:val="28"/>
          <w:szCs w:val="28"/>
        </w:rPr>
      </w:pPr>
      <w:r w:rsidRPr="00555D60">
        <w:rPr>
          <w:noProof/>
          <w:sz w:val="28"/>
          <w:szCs w:val="28"/>
        </w:rPr>
        <w:t xml:space="preserve">Назарияи «даврзании элита»-ро шарҳ диҳед? </w:t>
      </w:r>
    </w:p>
    <w:p w:rsidR="00970E65" w:rsidRPr="00555D60" w:rsidRDefault="00970E65" w:rsidP="004F75A3">
      <w:pPr>
        <w:spacing w:before="480"/>
        <w:contextualSpacing/>
        <w:jc w:val="both"/>
        <w:rPr>
          <w:bCs/>
          <w:sz w:val="28"/>
          <w:szCs w:val="28"/>
        </w:rPr>
      </w:pPr>
      <w:r w:rsidRPr="00555D60">
        <w:rPr>
          <w:bCs/>
          <w:sz w:val="28"/>
          <w:szCs w:val="28"/>
        </w:rPr>
        <w:t>$A) он ба раванди ташаккули элита равона шудааст; $B) он ба раванди ташаккул ва рушди элита равона шудааст; $C) он ба раванди рушд ва фанои элита равона шудааст; $D) он ба таърихи элитология бахшида шудааст; $E) он</w:t>
      </w:r>
      <w:r w:rsidRPr="00555D60">
        <w:rPr>
          <w:noProof/>
          <w:sz w:val="28"/>
          <w:szCs w:val="28"/>
        </w:rPr>
        <w:t xml:space="preserve"> бештар таваҷҷуҳро ба ташаккул, рушд ва фанои элита равона намудаааст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@87.</w:t>
      </w:r>
    </w:p>
    <w:p w:rsidR="00970E65" w:rsidRPr="00555D60" w:rsidRDefault="00970E65" w:rsidP="004F75A3">
      <w:pPr>
        <w:spacing w:before="480"/>
        <w:contextualSpacing/>
        <w:jc w:val="both"/>
        <w:rPr>
          <w:noProof/>
          <w:sz w:val="28"/>
          <w:szCs w:val="28"/>
        </w:rPr>
      </w:pPr>
      <w:r w:rsidRPr="00555D60">
        <w:rPr>
          <w:noProof/>
          <w:sz w:val="28"/>
          <w:szCs w:val="28"/>
        </w:rPr>
        <w:t>В.</w:t>
      </w:r>
      <w:r w:rsidRPr="00555D60">
        <w:rPr>
          <w:noProof/>
          <w:sz w:val="28"/>
          <w:szCs w:val="28"/>
          <w:lang w:val="tg-Cyrl-TJ"/>
        </w:rPr>
        <w:t xml:space="preserve"> </w:t>
      </w:r>
      <w:r w:rsidRPr="00555D60">
        <w:rPr>
          <w:noProof/>
          <w:sz w:val="28"/>
          <w:szCs w:val="28"/>
        </w:rPr>
        <w:t xml:space="preserve">Парето элитаро ба кадом навъҳо ҷудо намудааст? </w:t>
      </w:r>
    </w:p>
    <w:p w:rsidR="00970E65" w:rsidRPr="00555D60" w:rsidRDefault="00970E65" w:rsidP="004F75A3">
      <w:pPr>
        <w:spacing w:before="480"/>
        <w:contextualSpacing/>
        <w:jc w:val="both"/>
        <w:rPr>
          <w:bCs/>
          <w:sz w:val="28"/>
          <w:szCs w:val="28"/>
        </w:rPr>
      </w:pPr>
      <w:r w:rsidRPr="00555D60">
        <w:rPr>
          <w:bCs/>
          <w:sz w:val="28"/>
          <w:szCs w:val="28"/>
        </w:rPr>
        <w:t xml:space="preserve">$A) навъи </w:t>
      </w:r>
      <w:r w:rsidRPr="00555D60">
        <w:rPr>
          <w:sz w:val="28"/>
          <w:szCs w:val="28"/>
        </w:rPr>
        <w:t>сиёсӣ ва навъи иқтисодӣ</w:t>
      </w:r>
      <w:r w:rsidRPr="00555D60">
        <w:rPr>
          <w:bCs/>
          <w:sz w:val="28"/>
          <w:szCs w:val="28"/>
        </w:rPr>
        <w:t xml:space="preserve">; $B) навъи динӣ ва навъи иқтисодӣ; $C) навъи ҳарбӣ ва навъи ақлонӣ; $D) </w:t>
      </w:r>
      <w:r w:rsidRPr="00555D60">
        <w:rPr>
          <w:noProof/>
          <w:sz w:val="28"/>
          <w:szCs w:val="28"/>
        </w:rPr>
        <w:t>навъи «шерҳо» ва навъи «рӯбоҳон»;</w:t>
      </w:r>
      <w:r w:rsidRPr="00555D60">
        <w:rPr>
          <w:bCs/>
          <w:sz w:val="28"/>
          <w:szCs w:val="28"/>
        </w:rPr>
        <w:t xml:space="preserve"> $E) навъи иқтисодӣ ва навъи зеҳнӣ; </w:t>
      </w:r>
    </w:p>
    <w:p w:rsidR="00970E65" w:rsidRPr="00555D60" w:rsidRDefault="00970E65" w:rsidP="004F75A3">
      <w:pPr>
        <w:spacing w:before="480"/>
        <w:contextualSpacing/>
        <w:jc w:val="both"/>
        <w:rPr>
          <w:bCs/>
          <w:sz w:val="28"/>
          <w:szCs w:val="28"/>
        </w:rPr>
      </w:pPr>
      <w:r w:rsidRPr="00555D60">
        <w:rPr>
          <w:bCs/>
          <w:sz w:val="28"/>
          <w:szCs w:val="28"/>
        </w:rPr>
        <w:t>@88.</w:t>
      </w:r>
    </w:p>
    <w:p w:rsidR="00970E65" w:rsidRPr="00555D60" w:rsidRDefault="00970E65" w:rsidP="004F75A3">
      <w:pPr>
        <w:spacing w:before="480"/>
        <w:contextualSpacing/>
        <w:jc w:val="both"/>
        <w:rPr>
          <w:bCs/>
          <w:sz w:val="28"/>
          <w:szCs w:val="28"/>
        </w:rPr>
      </w:pPr>
      <w:r w:rsidRPr="00555D60">
        <w:rPr>
          <w:noProof/>
          <w:sz w:val="28"/>
          <w:szCs w:val="28"/>
        </w:rPr>
        <w:t>Дар асоси ғояҳои элитарии Афлотун, Г.</w:t>
      </w:r>
      <w:r w:rsidRPr="00555D60">
        <w:rPr>
          <w:noProof/>
          <w:sz w:val="28"/>
          <w:szCs w:val="28"/>
          <w:lang w:val="tg-Cyrl-TJ"/>
        </w:rPr>
        <w:t xml:space="preserve"> </w:t>
      </w:r>
      <w:r w:rsidRPr="00555D60">
        <w:rPr>
          <w:noProof/>
          <w:sz w:val="28"/>
          <w:szCs w:val="28"/>
        </w:rPr>
        <w:t>Гегел ва консепсияи «давлати органикӣ» кадом муҳаққиқ назарияи хешро пешниҳод намудааст?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Б.</w:t>
      </w:r>
      <w:r w:rsidRPr="00555D60">
        <w:rPr>
          <w:noProof/>
          <w:sz w:val="28"/>
          <w:szCs w:val="28"/>
          <w:lang w:val="tg-Cyrl-TJ"/>
        </w:rPr>
        <w:t xml:space="preserve"> </w:t>
      </w:r>
      <w:r w:rsidRPr="00555D60">
        <w:rPr>
          <w:noProof/>
          <w:sz w:val="28"/>
          <w:szCs w:val="28"/>
        </w:rPr>
        <w:t>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@89.</w:t>
      </w:r>
    </w:p>
    <w:p w:rsidR="00970E65" w:rsidRPr="00555D60" w:rsidRDefault="00970E65" w:rsidP="004F75A3">
      <w:pPr>
        <w:spacing w:before="480"/>
        <w:contextualSpacing/>
        <w:jc w:val="both"/>
        <w:rPr>
          <w:bCs/>
          <w:sz w:val="28"/>
          <w:szCs w:val="28"/>
        </w:rPr>
      </w:pPr>
      <w:r w:rsidRPr="00555D60">
        <w:rPr>
          <w:noProof/>
          <w:sz w:val="28"/>
          <w:szCs w:val="28"/>
        </w:rPr>
        <w:t>Г.</w:t>
      </w:r>
      <w:r w:rsidRPr="00555D60">
        <w:rPr>
          <w:noProof/>
          <w:sz w:val="28"/>
          <w:szCs w:val="28"/>
          <w:lang w:val="tg-Cyrl-TJ"/>
        </w:rPr>
        <w:t xml:space="preserve"> </w:t>
      </w:r>
      <w:r w:rsidRPr="00555D60">
        <w:rPr>
          <w:noProof/>
          <w:sz w:val="28"/>
          <w:szCs w:val="28"/>
        </w:rPr>
        <w:t>Моска объекти элитаро ба кадом қисматҳо ҷудо намудааст?</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қонун ва қоидаҳои амалкардан, барои расидан ба ҳокимият</w:t>
      </w:r>
      <w:r w:rsidRPr="00555D60">
        <w:rPr>
          <w:bCs/>
          <w:sz w:val="28"/>
          <w:szCs w:val="28"/>
        </w:rPr>
        <w:t xml:space="preserve">; $B) </w:t>
      </w:r>
      <w:r w:rsidRPr="00555D60">
        <w:rPr>
          <w:noProof/>
          <w:sz w:val="28"/>
          <w:szCs w:val="28"/>
        </w:rPr>
        <w:t>сабабҳои ақибравию таназзули элита ва ивазшавӣ онро бо контрэлита медонад</w:t>
      </w:r>
      <w:r w:rsidRPr="00555D60">
        <w:rPr>
          <w:bCs/>
          <w:sz w:val="28"/>
          <w:szCs w:val="28"/>
        </w:rPr>
        <w:t xml:space="preserve">; $C) </w:t>
      </w:r>
      <w:r w:rsidRPr="00555D60">
        <w:rPr>
          <w:noProof/>
          <w:sz w:val="28"/>
          <w:szCs w:val="28"/>
        </w:rPr>
        <w:t>сабабҳои ақибравию таназзули элита ва ивазшавӣ онро нишон додааст</w:t>
      </w:r>
      <w:r w:rsidRPr="00555D60">
        <w:rPr>
          <w:bCs/>
          <w:sz w:val="28"/>
          <w:szCs w:val="28"/>
        </w:rPr>
        <w:t xml:space="preserve">; $D) </w:t>
      </w:r>
      <w:r w:rsidRPr="00555D60">
        <w:rPr>
          <w:noProof/>
          <w:sz w:val="28"/>
          <w:szCs w:val="28"/>
        </w:rPr>
        <w:t>қонун ва қоидаҳои амалкардан, барои расидан ба ҳокимият, сабабҳои ақибравию таназзули элита мебинад</w:t>
      </w:r>
      <w:r w:rsidRPr="00555D60">
        <w:rPr>
          <w:bCs/>
          <w:sz w:val="28"/>
          <w:szCs w:val="28"/>
        </w:rPr>
        <w:t xml:space="preserve">; $E) </w:t>
      </w:r>
      <w:r w:rsidRPr="00555D60">
        <w:rPr>
          <w:noProof/>
          <w:sz w:val="28"/>
          <w:szCs w:val="28"/>
        </w:rPr>
        <w:t>қонун ва қоидаҳои амалкардан, барои расидан ба ҳокимият, сабабҳои ақибравию таназзули элита ва ивазшавӣ элита бо контрэлита тақсим намудааст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@90.</w:t>
      </w:r>
    </w:p>
    <w:p w:rsidR="00970E65" w:rsidRPr="00555D60" w:rsidRDefault="00970E65" w:rsidP="004F75A3">
      <w:pPr>
        <w:spacing w:before="480"/>
        <w:contextualSpacing/>
        <w:jc w:val="both"/>
        <w:rPr>
          <w:noProof/>
          <w:sz w:val="28"/>
          <w:szCs w:val="28"/>
        </w:rPr>
      </w:pPr>
      <w:r w:rsidRPr="00555D60">
        <w:rPr>
          <w:noProof/>
          <w:sz w:val="28"/>
          <w:szCs w:val="28"/>
        </w:rPr>
        <w:t>«Элементҳои илми сиёсӣ» (1896) асари кадоме аз ин муҳаққиқон 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Б. 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@91.</w:t>
      </w:r>
    </w:p>
    <w:p w:rsidR="00970E65" w:rsidRPr="00555D60" w:rsidRDefault="00970E65" w:rsidP="004F75A3">
      <w:pPr>
        <w:spacing w:before="480"/>
        <w:contextualSpacing/>
        <w:jc w:val="both"/>
        <w:rPr>
          <w:noProof/>
          <w:sz w:val="28"/>
          <w:szCs w:val="28"/>
        </w:rPr>
      </w:pPr>
      <w:r w:rsidRPr="00555D60">
        <w:rPr>
          <w:noProof/>
          <w:sz w:val="28"/>
          <w:szCs w:val="28"/>
        </w:rPr>
        <w:t>Нашри сеюми асари Г.</w:t>
      </w:r>
      <w:r w:rsidRPr="00555D60">
        <w:rPr>
          <w:noProof/>
          <w:sz w:val="28"/>
          <w:szCs w:val="28"/>
          <w:lang w:val="tg-Cyrl-TJ"/>
        </w:rPr>
        <w:t xml:space="preserve"> </w:t>
      </w:r>
      <w:r w:rsidRPr="00555D60">
        <w:rPr>
          <w:noProof/>
          <w:sz w:val="28"/>
          <w:szCs w:val="28"/>
        </w:rPr>
        <w:t>Моска бо номи «Синфи ҳоким» (1939) дар асоси кадом китоби муҳаққиқ рӯй чопро дид?</w:t>
      </w:r>
    </w:p>
    <w:p w:rsidR="00970E65" w:rsidRPr="00555D60" w:rsidRDefault="00970E65" w:rsidP="004F75A3">
      <w:pPr>
        <w:spacing w:before="480"/>
        <w:contextualSpacing/>
        <w:jc w:val="both"/>
        <w:rPr>
          <w:bCs/>
          <w:sz w:val="28"/>
          <w:szCs w:val="28"/>
        </w:rPr>
      </w:pPr>
      <w:r w:rsidRPr="00555D60">
        <w:rPr>
          <w:bCs/>
          <w:sz w:val="28"/>
          <w:szCs w:val="28"/>
        </w:rPr>
        <w:t>$A) «Рисола дар бораи сотсиологияи умумӣ»; $B) «Пешрафт ва фанои элита»; $C)</w:t>
      </w:r>
      <w:r w:rsidRPr="00555D60">
        <w:rPr>
          <w:noProof/>
          <w:sz w:val="28"/>
          <w:szCs w:val="28"/>
        </w:rPr>
        <w:t xml:space="preserve"> «Синфи ҳоким» (1939)</w:t>
      </w:r>
      <w:r w:rsidRPr="00555D60">
        <w:rPr>
          <w:bCs/>
          <w:sz w:val="28"/>
          <w:szCs w:val="28"/>
        </w:rPr>
        <w:t xml:space="preserve">; $D) </w:t>
      </w:r>
      <w:r w:rsidRPr="00555D60">
        <w:rPr>
          <w:noProof/>
          <w:sz w:val="28"/>
          <w:szCs w:val="28"/>
        </w:rPr>
        <w:t>«Асосҳои илми сиёсӣ» (1896)</w:t>
      </w:r>
      <w:r w:rsidRPr="00555D60">
        <w:rPr>
          <w:bCs/>
          <w:sz w:val="28"/>
          <w:szCs w:val="28"/>
        </w:rPr>
        <w:t>; $E)</w:t>
      </w:r>
      <w:r w:rsidRPr="00555D60">
        <w:rPr>
          <w:bCs/>
          <w:sz w:val="28"/>
          <w:szCs w:val="28"/>
          <w:lang w:val="tg-Cyrl-TJ"/>
        </w:rPr>
        <w:t xml:space="preserve"> </w:t>
      </w:r>
      <w:r w:rsidRPr="00555D60">
        <w:rPr>
          <w:noProof/>
          <w:sz w:val="28"/>
          <w:szCs w:val="28"/>
        </w:rPr>
        <w:t>«Элементҳои илми сиёсӣ»(1896)</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@92.</w:t>
      </w:r>
    </w:p>
    <w:p w:rsidR="00970E65" w:rsidRPr="00555D60" w:rsidRDefault="00970E65" w:rsidP="004F75A3">
      <w:pPr>
        <w:spacing w:before="480"/>
        <w:contextualSpacing/>
        <w:jc w:val="both"/>
        <w:rPr>
          <w:bCs/>
          <w:sz w:val="28"/>
          <w:szCs w:val="28"/>
        </w:rPr>
      </w:pPr>
      <w:r w:rsidRPr="00555D60">
        <w:rPr>
          <w:noProof/>
          <w:sz w:val="28"/>
          <w:szCs w:val="28"/>
        </w:rPr>
        <w:t>Мафҳуми «элита»-ро Г.</w:t>
      </w:r>
      <w:r w:rsidRPr="00555D60">
        <w:rPr>
          <w:noProof/>
          <w:sz w:val="28"/>
          <w:szCs w:val="28"/>
          <w:lang w:val="tg-Cyrl-TJ"/>
        </w:rPr>
        <w:t xml:space="preserve"> </w:t>
      </w:r>
      <w:r w:rsidRPr="00555D60">
        <w:rPr>
          <w:noProof/>
          <w:sz w:val="28"/>
          <w:szCs w:val="28"/>
        </w:rPr>
        <w:t>Моска бо кадом ибораҳо синоним медонад?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«синфи идоракунанда» ва «синфи сиёсӣ»</w:t>
      </w:r>
      <w:r w:rsidRPr="00555D60">
        <w:rPr>
          <w:bCs/>
          <w:sz w:val="28"/>
          <w:szCs w:val="28"/>
        </w:rPr>
        <w:t xml:space="preserve">; $B) </w:t>
      </w:r>
      <w:r w:rsidRPr="00555D60">
        <w:rPr>
          <w:noProof/>
          <w:sz w:val="28"/>
          <w:szCs w:val="28"/>
        </w:rPr>
        <w:t>«синфи сиёсӣ» ва «синфи ҳукумрон»</w:t>
      </w:r>
      <w:r w:rsidRPr="00555D60">
        <w:rPr>
          <w:bCs/>
          <w:sz w:val="28"/>
          <w:szCs w:val="28"/>
        </w:rPr>
        <w:t>; $C) «табақаи болӣ» ва «табақаи поёнӣ»; $D) «ҷамоъаи олӣ» ва «ҳокимияти книяз»; $E)</w:t>
      </w:r>
      <w:r w:rsidRPr="00555D60">
        <w:rPr>
          <w:noProof/>
          <w:sz w:val="28"/>
          <w:szCs w:val="28"/>
        </w:rPr>
        <w:t xml:space="preserve"> «гурӯҳ» ва «гурӯҳи фишоровар»</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@93.</w:t>
      </w:r>
    </w:p>
    <w:p w:rsidR="00970E65" w:rsidRPr="00555D60" w:rsidRDefault="00970E65" w:rsidP="004F75A3">
      <w:pPr>
        <w:spacing w:before="480"/>
        <w:contextualSpacing/>
        <w:jc w:val="both"/>
        <w:rPr>
          <w:bCs/>
          <w:sz w:val="28"/>
          <w:szCs w:val="28"/>
        </w:rPr>
      </w:pPr>
      <w:r w:rsidRPr="00555D60">
        <w:rPr>
          <w:noProof/>
          <w:sz w:val="28"/>
          <w:szCs w:val="28"/>
        </w:rPr>
        <w:t>Дар миёни мафҳумҳо васетарашро нишон диҳед?</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«синфи идоракунанда»</w:t>
      </w:r>
      <w:r w:rsidRPr="00555D60">
        <w:rPr>
          <w:bCs/>
          <w:sz w:val="28"/>
          <w:szCs w:val="28"/>
        </w:rPr>
        <w:t xml:space="preserve">; $B) </w:t>
      </w:r>
      <w:r w:rsidRPr="00555D60">
        <w:rPr>
          <w:noProof/>
          <w:sz w:val="28"/>
          <w:szCs w:val="28"/>
        </w:rPr>
        <w:t>«синф»</w:t>
      </w:r>
      <w:r w:rsidRPr="00555D60">
        <w:rPr>
          <w:bCs/>
          <w:sz w:val="28"/>
          <w:szCs w:val="28"/>
        </w:rPr>
        <w:t xml:space="preserve">; $C) «табақа»; $D) «ҷамоъ»; $E) </w:t>
      </w:r>
      <w:r w:rsidRPr="00555D60">
        <w:rPr>
          <w:noProof/>
          <w:sz w:val="28"/>
          <w:szCs w:val="28"/>
        </w:rPr>
        <w:t>«гурӯҳ»</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@94.</w:t>
      </w:r>
    </w:p>
    <w:p w:rsidR="00970E65" w:rsidRPr="00555D60" w:rsidRDefault="00970E65" w:rsidP="004F75A3">
      <w:pPr>
        <w:spacing w:before="480"/>
        <w:contextualSpacing/>
        <w:jc w:val="both"/>
        <w:rPr>
          <w:bCs/>
          <w:sz w:val="28"/>
          <w:szCs w:val="28"/>
        </w:rPr>
      </w:pPr>
      <w:r w:rsidRPr="00555D60">
        <w:rPr>
          <w:noProof/>
          <w:sz w:val="28"/>
          <w:szCs w:val="28"/>
        </w:rPr>
        <w:t xml:space="preserve">Моҳияти синфи сиёсӣ дар чӣ зоҳир мегардад? </w:t>
      </w:r>
    </w:p>
    <w:p w:rsidR="00970E65" w:rsidRPr="00555D60" w:rsidRDefault="00970E65" w:rsidP="004F75A3">
      <w:pPr>
        <w:spacing w:before="480"/>
        <w:contextualSpacing/>
        <w:jc w:val="both"/>
        <w:rPr>
          <w:bCs/>
          <w:sz w:val="28"/>
          <w:szCs w:val="28"/>
        </w:rPr>
      </w:pPr>
      <w:r w:rsidRPr="00555D60">
        <w:rPr>
          <w:bCs/>
          <w:sz w:val="28"/>
          <w:szCs w:val="28"/>
        </w:rPr>
        <w:t xml:space="preserve">$A) дар муносибатҳои сиёсӣ; $B) дар системаи сиёсӣ; $C) дар таркиби элементҳои сиёсии ҷомеаро зоҳир мегардад; $D) </w:t>
      </w:r>
      <w:r w:rsidRPr="00555D60">
        <w:rPr>
          <w:noProof/>
          <w:sz w:val="28"/>
          <w:szCs w:val="28"/>
        </w:rPr>
        <w:t>синфи сиёсӣ, танҳо фарогирандаи таркиби элементҳои сиёсии ҷомеа набуда, балки самтҳои ҳаёти иқтисодию маданиро фаро мегирад, ки он боиси мустаҳкамии элита мегардад</w:t>
      </w:r>
      <w:r w:rsidRPr="00555D60">
        <w:rPr>
          <w:bCs/>
          <w:sz w:val="28"/>
          <w:szCs w:val="28"/>
        </w:rPr>
        <w:t>; $E)</w:t>
      </w:r>
      <w:r w:rsidRPr="00555D60">
        <w:rPr>
          <w:bCs/>
          <w:sz w:val="28"/>
          <w:szCs w:val="28"/>
          <w:lang w:val="tg-Cyrl-TJ"/>
        </w:rPr>
        <w:t xml:space="preserve"> </w:t>
      </w:r>
      <w:r w:rsidRPr="00555D60">
        <w:rPr>
          <w:bCs/>
          <w:sz w:val="28"/>
          <w:szCs w:val="28"/>
        </w:rPr>
        <w:t xml:space="preserve">зери </w:t>
      </w:r>
      <w:r w:rsidRPr="00555D60">
        <w:rPr>
          <w:noProof/>
          <w:sz w:val="28"/>
          <w:szCs w:val="28"/>
        </w:rPr>
        <w:t>он натанҳо гуруҳҳои ҳокимиятхоҳ ва оппозитсионӣ фаҳмида мешавад, балки он фарогиранда ва ба танзимдарорандаи тамоми муносибатҳои ҷамъиятист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@95.</w:t>
      </w:r>
    </w:p>
    <w:p w:rsidR="00970E65" w:rsidRPr="00555D60" w:rsidRDefault="00970E65" w:rsidP="004F75A3">
      <w:pPr>
        <w:spacing w:before="480"/>
        <w:contextualSpacing/>
        <w:jc w:val="both"/>
        <w:rPr>
          <w:noProof/>
          <w:sz w:val="28"/>
          <w:szCs w:val="28"/>
        </w:rPr>
      </w:pPr>
      <w:r w:rsidRPr="00555D60">
        <w:rPr>
          <w:noProof/>
          <w:sz w:val="28"/>
          <w:szCs w:val="28"/>
        </w:rPr>
        <w:t>Зери мафҳуми «синфи ҳоким» чӣ нуҳуфтааст, баён намоед?</w:t>
      </w:r>
    </w:p>
    <w:p w:rsidR="00970E65" w:rsidRPr="00555D60" w:rsidRDefault="00970E65" w:rsidP="004F75A3">
      <w:pPr>
        <w:spacing w:before="480"/>
        <w:contextualSpacing/>
        <w:jc w:val="both"/>
        <w:rPr>
          <w:bCs/>
          <w:sz w:val="28"/>
          <w:szCs w:val="28"/>
        </w:rPr>
      </w:pPr>
      <w:r w:rsidRPr="00555D60">
        <w:rPr>
          <w:bCs/>
          <w:sz w:val="28"/>
          <w:szCs w:val="28"/>
        </w:rPr>
        <w:t xml:space="preserve">$A) дар муносибатҳои сиёсӣ; $B) дар системаи сиёсӣ; $C) дар таркиби элементҳои сиёсии ҷомеаро зоҳир мегардад; $D) </w:t>
      </w:r>
      <w:r w:rsidRPr="00555D60">
        <w:rPr>
          <w:noProof/>
          <w:sz w:val="28"/>
          <w:szCs w:val="28"/>
        </w:rPr>
        <w:t>синфи сиёсӣ, танҳо фарогирандаи таркиби элементҳои сиёсии ҷомеа набуда, балки самтҳои ҳаёти иқтисодию маданиро фаро мегирад, ки он боиси мустаҳкамии элита мегардад</w:t>
      </w:r>
      <w:r w:rsidRPr="00555D60">
        <w:rPr>
          <w:bCs/>
          <w:sz w:val="28"/>
          <w:szCs w:val="28"/>
        </w:rPr>
        <w:t xml:space="preserve">; $E) зери </w:t>
      </w:r>
      <w:r w:rsidRPr="00555D60">
        <w:rPr>
          <w:noProof/>
          <w:sz w:val="28"/>
          <w:szCs w:val="28"/>
        </w:rPr>
        <w:t>он натанҳо гуруҳҳои ҳокимиятхоҳ ва оппозитсионӣ фаҳмида мешавад, балки он фарогиранда ва ба танзимдарорандаи тамоми муносибатҳои ҷамъиятист</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@96.</w:t>
      </w:r>
    </w:p>
    <w:p w:rsidR="00970E65" w:rsidRPr="00555D60" w:rsidRDefault="00970E65" w:rsidP="004F75A3">
      <w:pPr>
        <w:spacing w:before="480"/>
        <w:contextualSpacing/>
        <w:jc w:val="both"/>
        <w:rPr>
          <w:bCs/>
          <w:sz w:val="28"/>
          <w:szCs w:val="28"/>
        </w:rPr>
      </w:pPr>
      <w:r w:rsidRPr="00555D60">
        <w:rPr>
          <w:noProof/>
          <w:sz w:val="28"/>
          <w:szCs w:val="28"/>
        </w:rPr>
        <w:t>Г.Моска ҷомеаро ба кадом синфҳо ҷудо намудааст?</w:t>
      </w:r>
    </w:p>
    <w:p w:rsidR="00970E65" w:rsidRPr="00555D60" w:rsidRDefault="00970E65" w:rsidP="004F75A3">
      <w:pPr>
        <w:spacing w:before="480"/>
        <w:contextualSpacing/>
        <w:jc w:val="both"/>
        <w:rPr>
          <w:bCs/>
          <w:sz w:val="28"/>
          <w:szCs w:val="28"/>
        </w:rPr>
      </w:pPr>
      <w:r w:rsidRPr="00555D60">
        <w:rPr>
          <w:bCs/>
          <w:sz w:val="28"/>
          <w:szCs w:val="28"/>
        </w:rPr>
        <w:t xml:space="preserve">$A) синфи ҳоким ва синфи заҳматкаш; $B) синфи сиёсӣ ва синфи ҳоким; $C) синфи ҳоким ва синфи идорашаванда; $D) синфи болоӣ ва поёнӣ; $E) </w:t>
      </w:r>
      <w:r w:rsidRPr="00555D60">
        <w:rPr>
          <w:noProof/>
          <w:sz w:val="28"/>
          <w:szCs w:val="28"/>
        </w:rPr>
        <w:t>синфи идоракунандагон ва синфи идорашавандагон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@97.</w:t>
      </w:r>
    </w:p>
    <w:p w:rsidR="00970E65" w:rsidRPr="00555D60" w:rsidRDefault="00970E65" w:rsidP="004F75A3">
      <w:pPr>
        <w:spacing w:before="480"/>
        <w:contextualSpacing/>
        <w:jc w:val="both"/>
        <w:rPr>
          <w:bCs/>
          <w:sz w:val="28"/>
          <w:szCs w:val="28"/>
        </w:rPr>
      </w:pPr>
      <w:r w:rsidRPr="00555D60">
        <w:rPr>
          <w:noProof/>
          <w:sz w:val="28"/>
          <w:szCs w:val="28"/>
        </w:rPr>
        <w:t>Ба андешаи Г.</w:t>
      </w:r>
      <w:r w:rsidRPr="00555D60">
        <w:rPr>
          <w:noProof/>
          <w:sz w:val="28"/>
          <w:szCs w:val="28"/>
          <w:lang w:val="tg-Cyrl-TJ"/>
        </w:rPr>
        <w:t xml:space="preserve"> </w:t>
      </w:r>
      <w:r w:rsidRPr="00555D60">
        <w:rPr>
          <w:noProof/>
          <w:sz w:val="28"/>
          <w:szCs w:val="28"/>
        </w:rPr>
        <w:t xml:space="preserve">Моска идораи ҷомеаи мутамаддин ба дӯши киҳо меафтад?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идораи ҷомеаи мутамаддин ба души роҳбарон аст</w:t>
      </w:r>
      <w:r w:rsidRPr="00555D60">
        <w:rPr>
          <w:bCs/>
          <w:sz w:val="28"/>
          <w:szCs w:val="28"/>
        </w:rPr>
        <w:t xml:space="preserve">; $B) </w:t>
      </w:r>
      <w:r w:rsidRPr="00555D60">
        <w:rPr>
          <w:noProof/>
          <w:sz w:val="28"/>
          <w:szCs w:val="28"/>
        </w:rPr>
        <w:t>идораи ҷомеаи мутамаддинро интихобшудаҳо ва беҳтаринҳо соҳибанд</w:t>
      </w:r>
      <w:r w:rsidRPr="00555D60">
        <w:rPr>
          <w:bCs/>
          <w:sz w:val="28"/>
          <w:szCs w:val="28"/>
        </w:rPr>
        <w:t xml:space="preserve">; $C) </w:t>
      </w:r>
      <w:r w:rsidRPr="00555D60">
        <w:rPr>
          <w:noProof/>
          <w:sz w:val="28"/>
          <w:szCs w:val="28"/>
        </w:rPr>
        <w:t>идораи ҷомеаи мутамаддинро элита ба даст гирифтааст</w:t>
      </w:r>
      <w:r w:rsidRPr="00555D60">
        <w:rPr>
          <w:bCs/>
          <w:sz w:val="28"/>
          <w:szCs w:val="28"/>
        </w:rPr>
        <w:t xml:space="preserve">; $D) </w:t>
      </w:r>
      <w:r w:rsidRPr="00555D60">
        <w:rPr>
          <w:noProof/>
          <w:sz w:val="28"/>
          <w:szCs w:val="28"/>
        </w:rPr>
        <w:t>идораи ҷомеаи мутамаддинро диктаторҳо соҳибанд</w:t>
      </w:r>
      <w:r w:rsidRPr="00555D60">
        <w:rPr>
          <w:bCs/>
          <w:sz w:val="28"/>
          <w:szCs w:val="28"/>
        </w:rPr>
        <w:t xml:space="preserve">; $E) </w:t>
      </w:r>
      <w:r w:rsidRPr="00555D60">
        <w:rPr>
          <w:noProof/>
          <w:sz w:val="28"/>
          <w:szCs w:val="28"/>
        </w:rPr>
        <w:t>идораи ҷомеаи мутамаддинро ҳама вақт равшанфикрон ва пурқувватон соҳибанд</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@98.</w:t>
      </w:r>
    </w:p>
    <w:p w:rsidR="00970E65" w:rsidRPr="00555D60" w:rsidRDefault="00970E65" w:rsidP="004F75A3">
      <w:pPr>
        <w:spacing w:before="480"/>
        <w:contextualSpacing/>
        <w:jc w:val="both"/>
        <w:rPr>
          <w:bCs/>
          <w:sz w:val="28"/>
          <w:szCs w:val="28"/>
        </w:rPr>
      </w:pPr>
      <w:r w:rsidRPr="00555D60">
        <w:rPr>
          <w:noProof/>
          <w:sz w:val="28"/>
          <w:szCs w:val="28"/>
        </w:rPr>
        <w:t>Г.</w:t>
      </w:r>
      <w:r w:rsidRPr="00555D60">
        <w:rPr>
          <w:noProof/>
          <w:sz w:val="28"/>
          <w:szCs w:val="28"/>
          <w:lang w:val="tg-Cyrl-TJ"/>
        </w:rPr>
        <w:t xml:space="preserve"> </w:t>
      </w:r>
      <w:r w:rsidRPr="00555D60">
        <w:rPr>
          <w:noProof/>
          <w:sz w:val="28"/>
          <w:szCs w:val="28"/>
        </w:rPr>
        <w:t xml:space="preserve">Моска дар асараш «Асосҳои илми сиёсӣ» (1896), оиди чӣ баҳс менамояд, баён намоед?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noProof/>
          <w:sz w:val="28"/>
          <w:szCs w:val="28"/>
        </w:rPr>
        <w:t>қонун ва қоидаҳои амалкардан, барои расидан ба ҳокимият</w:t>
      </w:r>
      <w:r w:rsidRPr="00555D60">
        <w:rPr>
          <w:bCs/>
          <w:sz w:val="28"/>
          <w:szCs w:val="28"/>
        </w:rPr>
        <w:t xml:space="preserve">; $B) </w:t>
      </w:r>
      <w:r w:rsidRPr="00555D60">
        <w:rPr>
          <w:noProof/>
          <w:sz w:val="28"/>
          <w:szCs w:val="28"/>
        </w:rPr>
        <w:t>сабабҳои ақибравию таназзули элита ва ивазшавӣ онро бо контрэлита медонад</w:t>
      </w:r>
      <w:r w:rsidRPr="00555D60">
        <w:rPr>
          <w:bCs/>
          <w:sz w:val="28"/>
          <w:szCs w:val="28"/>
        </w:rPr>
        <w:t xml:space="preserve">; $C) </w:t>
      </w:r>
      <w:r w:rsidRPr="00555D60">
        <w:rPr>
          <w:noProof/>
          <w:sz w:val="28"/>
          <w:szCs w:val="28"/>
        </w:rPr>
        <w:t>сабабҳои ақибравию таназзули элита ва ивазшавӣ онро нишон додааст</w:t>
      </w:r>
      <w:r w:rsidRPr="00555D60">
        <w:rPr>
          <w:bCs/>
          <w:sz w:val="28"/>
          <w:szCs w:val="28"/>
        </w:rPr>
        <w:t>; $D)</w:t>
      </w:r>
      <w:r w:rsidRPr="00555D60">
        <w:rPr>
          <w:noProof/>
          <w:sz w:val="28"/>
          <w:szCs w:val="28"/>
        </w:rPr>
        <w:t xml:space="preserve"> бештар оиди қонунҳои рушди иҷтимоӣ-сиёсӣ ҷомеа андешаҳояшро баён намудааст</w:t>
      </w:r>
      <w:r w:rsidRPr="00555D60">
        <w:rPr>
          <w:bCs/>
          <w:sz w:val="28"/>
          <w:szCs w:val="28"/>
        </w:rPr>
        <w:t xml:space="preserve">; $E) </w:t>
      </w:r>
      <w:r w:rsidRPr="00555D60">
        <w:rPr>
          <w:noProof/>
          <w:sz w:val="28"/>
          <w:szCs w:val="28"/>
        </w:rPr>
        <w:t>қонун ва қоидаҳои амалкардан ва ивазшавӣ элита бо контрэлита нишон додааст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@99.</w:t>
      </w:r>
    </w:p>
    <w:p w:rsidR="00970E65" w:rsidRPr="00555D60" w:rsidRDefault="00970E65" w:rsidP="004F75A3">
      <w:pPr>
        <w:spacing w:before="480"/>
        <w:contextualSpacing/>
        <w:jc w:val="both"/>
        <w:rPr>
          <w:noProof/>
          <w:sz w:val="28"/>
          <w:szCs w:val="28"/>
        </w:rPr>
      </w:pPr>
      <w:r w:rsidRPr="00555D60">
        <w:rPr>
          <w:noProof/>
          <w:sz w:val="28"/>
          <w:szCs w:val="28"/>
        </w:rPr>
        <w:t>Бо кадом роҳ синфи сиёсӣ тағйиротро дар ҷомеа ба бор меорад, баён намоед?</w:t>
      </w:r>
    </w:p>
    <w:p w:rsidR="00970E65" w:rsidRPr="00555D60" w:rsidRDefault="00970E65" w:rsidP="004F75A3">
      <w:pPr>
        <w:spacing w:before="480"/>
        <w:contextualSpacing/>
        <w:jc w:val="both"/>
        <w:rPr>
          <w:bCs/>
          <w:sz w:val="28"/>
          <w:szCs w:val="28"/>
        </w:rPr>
      </w:pPr>
      <w:r w:rsidRPr="00555D60">
        <w:rPr>
          <w:bCs/>
          <w:sz w:val="28"/>
          <w:szCs w:val="28"/>
        </w:rPr>
        <w:t>$A) ислоҳот;</w:t>
      </w:r>
      <w:r w:rsidRPr="00555D60">
        <w:rPr>
          <w:bCs/>
          <w:sz w:val="28"/>
          <w:szCs w:val="28"/>
          <w:lang w:val="tg-Cyrl-TJ"/>
        </w:rPr>
        <w:t xml:space="preserve"> </w:t>
      </w:r>
      <w:r w:rsidRPr="00555D60">
        <w:rPr>
          <w:bCs/>
          <w:sz w:val="28"/>
          <w:szCs w:val="28"/>
        </w:rPr>
        <w:t>$B) созиш; $C) табаддулот; $D) инқилобӣ; $E)</w:t>
      </w:r>
      <w:r w:rsidRPr="00555D60">
        <w:rPr>
          <w:noProof/>
          <w:sz w:val="28"/>
          <w:szCs w:val="28"/>
        </w:rPr>
        <w:t xml:space="preserve"> эволютсионӣ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@100.</w:t>
      </w:r>
    </w:p>
    <w:p w:rsidR="00970E65" w:rsidRPr="00555D60" w:rsidRDefault="00970E65" w:rsidP="004F75A3">
      <w:pPr>
        <w:spacing w:before="480"/>
        <w:contextualSpacing/>
        <w:jc w:val="both"/>
        <w:rPr>
          <w:bCs/>
          <w:sz w:val="28"/>
          <w:szCs w:val="28"/>
        </w:rPr>
      </w:pPr>
      <w:r w:rsidRPr="00555D60">
        <w:rPr>
          <w:noProof/>
          <w:sz w:val="28"/>
          <w:szCs w:val="28"/>
        </w:rPr>
        <w:t>Дар назарияи элитарии Г.</w:t>
      </w:r>
      <w:r w:rsidRPr="00555D60">
        <w:rPr>
          <w:noProof/>
          <w:sz w:val="28"/>
          <w:szCs w:val="28"/>
          <w:lang w:val="tg-Cyrl-TJ"/>
        </w:rPr>
        <w:t xml:space="preserve"> </w:t>
      </w:r>
      <w:r w:rsidRPr="00555D60">
        <w:rPr>
          <w:noProof/>
          <w:sz w:val="28"/>
          <w:szCs w:val="28"/>
        </w:rPr>
        <w:t>Моска кадом ҷиҳатҳои ташаккули синфи сиёсӣ ишора шудааст, тавсиф намоед?</w:t>
      </w:r>
    </w:p>
    <w:p w:rsidR="00970E65" w:rsidRPr="00555D60" w:rsidRDefault="00970E65" w:rsidP="004F75A3">
      <w:pPr>
        <w:spacing w:before="480"/>
        <w:contextualSpacing/>
        <w:jc w:val="both"/>
        <w:rPr>
          <w:bCs/>
          <w:sz w:val="28"/>
          <w:szCs w:val="28"/>
        </w:rPr>
      </w:pPr>
      <w:r w:rsidRPr="00555D60">
        <w:rPr>
          <w:bCs/>
          <w:sz w:val="28"/>
          <w:szCs w:val="28"/>
        </w:rPr>
        <w:t xml:space="preserve">$A) сиёсӣ, иқтисодӣ ва маданӣ; $B) анъанавӣ, муосир ва тамаддунӣ; $C) тамаддунӣ, иқтисодӣ ва иҷтимоӣ; $D) </w:t>
      </w:r>
      <w:r w:rsidRPr="00555D60">
        <w:rPr>
          <w:noProof/>
          <w:sz w:val="28"/>
          <w:szCs w:val="28"/>
        </w:rPr>
        <w:t>ҷасорати ҳарбӣ, бойгарӣ ва муқаддасон</w:t>
      </w:r>
      <w:r w:rsidRPr="00555D60">
        <w:rPr>
          <w:bCs/>
          <w:sz w:val="28"/>
          <w:szCs w:val="28"/>
        </w:rPr>
        <w:t xml:space="preserve">; $E) </w:t>
      </w:r>
      <w:r w:rsidRPr="00555D60">
        <w:rPr>
          <w:noProof/>
          <w:sz w:val="28"/>
          <w:szCs w:val="28"/>
        </w:rPr>
        <w:t>динӣ ҳарбӣ ва сиёсӣ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@101.</w:t>
      </w:r>
    </w:p>
    <w:p w:rsidR="00970E65" w:rsidRPr="00555D60" w:rsidRDefault="00970E65" w:rsidP="004F75A3">
      <w:pPr>
        <w:spacing w:before="480"/>
        <w:contextualSpacing/>
        <w:jc w:val="both"/>
        <w:rPr>
          <w:noProof/>
          <w:sz w:val="28"/>
          <w:szCs w:val="28"/>
        </w:rPr>
      </w:pPr>
      <w:r w:rsidRPr="00555D60">
        <w:rPr>
          <w:sz w:val="28"/>
          <w:szCs w:val="28"/>
        </w:rPr>
        <w:t xml:space="preserve">Г. Моска ба демократия чигуна менигарад, баён намоед? </w:t>
      </w:r>
    </w:p>
    <w:p w:rsidR="00970E65" w:rsidRPr="00555D60" w:rsidRDefault="00970E65" w:rsidP="004F75A3">
      <w:pPr>
        <w:spacing w:before="480"/>
        <w:contextualSpacing/>
        <w:jc w:val="both"/>
        <w:rPr>
          <w:bCs/>
          <w:sz w:val="28"/>
          <w:szCs w:val="28"/>
        </w:rPr>
      </w:pPr>
      <w:r w:rsidRPr="00555D60">
        <w:rPr>
          <w:bCs/>
          <w:sz w:val="28"/>
          <w:szCs w:val="28"/>
        </w:rPr>
        <w:t xml:space="preserve">$A) демократияро дастгирӣ менамояд ва онро беҳтарин идоракуни медонад; $B) демократияро </w:t>
      </w:r>
      <w:r w:rsidRPr="00555D60">
        <w:rPr>
          <w:sz w:val="28"/>
          <w:szCs w:val="28"/>
        </w:rPr>
        <w:t>утопия дониста, роҳ ба сӯи «диктатура» меҳисобад</w:t>
      </w:r>
      <w:r w:rsidRPr="00555D60">
        <w:rPr>
          <w:bCs/>
          <w:sz w:val="28"/>
          <w:szCs w:val="28"/>
        </w:rPr>
        <w:t>; $C) демократияро аз утопия чизе бештар намедонад; $D) демократияро дастгирӣ менамояд ва онро сабаби рушди омма медонад; $E)</w:t>
      </w:r>
      <w:r w:rsidRPr="00555D60">
        <w:rPr>
          <w:bCs/>
          <w:sz w:val="28"/>
          <w:szCs w:val="28"/>
          <w:lang w:val="tg-Cyrl-TJ"/>
        </w:rPr>
        <w:t xml:space="preserve"> </w:t>
      </w:r>
      <w:r w:rsidRPr="00555D60">
        <w:rPr>
          <w:bCs/>
          <w:sz w:val="28"/>
          <w:szCs w:val="28"/>
        </w:rPr>
        <w:t xml:space="preserve">демократияро ҳамчун як навъи асотир баён намудааст; </w:t>
      </w:r>
    </w:p>
    <w:p w:rsidR="00970E65" w:rsidRPr="00555D60" w:rsidRDefault="00970E65" w:rsidP="004F75A3">
      <w:pPr>
        <w:spacing w:before="480"/>
        <w:contextualSpacing/>
        <w:jc w:val="both"/>
        <w:rPr>
          <w:bCs/>
          <w:sz w:val="28"/>
          <w:szCs w:val="28"/>
        </w:rPr>
      </w:pPr>
      <w:r w:rsidRPr="00555D60">
        <w:rPr>
          <w:bCs/>
          <w:sz w:val="28"/>
          <w:szCs w:val="28"/>
        </w:rPr>
        <w:t>@102.</w:t>
      </w:r>
    </w:p>
    <w:p w:rsidR="00970E65" w:rsidRPr="00555D60" w:rsidRDefault="00970E65" w:rsidP="004F75A3">
      <w:pPr>
        <w:spacing w:before="480"/>
        <w:contextualSpacing/>
        <w:jc w:val="both"/>
        <w:rPr>
          <w:sz w:val="28"/>
          <w:szCs w:val="28"/>
        </w:rPr>
      </w:pPr>
      <w:r w:rsidRPr="00555D60">
        <w:rPr>
          <w:sz w:val="28"/>
          <w:szCs w:val="28"/>
        </w:rPr>
        <w:t>Г.</w:t>
      </w:r>
      <w:r w:rsidRPr="00555D60">
        <w:rPr>
          <w:sz w:val="28"/>
          <w:szCs w:val="28"/>
          <w:lang w:val="tg-Cyrl-TJ"/>
        </w:rPr>
        <w:t xml:space="preserve"> </w:t>
      </w:r>
      <w:r w:rsidRPr="00555D60">
        <w:rPr>
          <w:sz w:val="28"/>
          <w:szCs w:val="28"/>
        </w:rPr>
        <w:t>Моска воситаи тағйироти элитаро дар чӣ медид?</w:t>
      </w:r>
    </w:p>
    <w:p w:rsidR="00970E65" w:rsidRPr="00555D60" w:rsidRDefault="00970E65" w:rsidP="004F75A3">
      <w:pPr>
        <w:spacing w:before="480"/>
        <w:contextualSpacing/>
        <w:jc w:val="both"/>
        <w:rPr>
          <w:bCs/>
          <w:sz w:val="28"/>
          <w:szCs w:val="28"/>
        </w:rPr>
      </w:pPr>
      <w:r w:rsidRPr="00555D60">
        <w:rPr>
          <w:bCs/>
          <w:sz w:val="28"/>
          <w:szCs w:val="28"/>
        </w:rPr>
        <w:t>$A) ислоҳот; $B) интихобот; $C) табаддулот; $D) инқилоб; $E)</w:t>
      </w:r>
      <w:r w:rsidRPr="00555D60">
        <w:rPr>
          <w:noProof/>
          <w:sz w:val="28"/>
          <w:szCs w:val="28"/>
        </w:rPr>
        <w:t xml:space="preserve"> эволютсия</w:t>
      </w:r>
      <w:r w:rsidRPr="00555D60">
        <w:rPr>
          <w:bCs/>
          <w:sz w:val="28"/>
          <w:szCs w:val="28"/>
        </w:rPr>
        <w:t>;</w:t>
      </w:r>
    </w:p>
    <w:p w:rsidR="00970E65" w:rsidRPr="00555D60" w:rsidRDefault="00970E65" w:rsidP="004F75A3">
      <w:pPr>
        <w:spacing w:before="480"/>
        <w:contextualSpacing/>
        <w:jc w:val="both"/>
        <w:rPr>
          <w:sz w:val="28"/>
          <w:szCs w:val="28"/>
        </w:rPr>
      </w:pPr>
      <w:r w:rsidRPr="00555D60">
        <w:rPr>
          <w:bCs/>
          <w:sz w:val="28"/>
          <w:szCs w:val="28"/>
        </w:rPr>
        <w:t>@</w:t>
      </w:r>
      <w:r w:rsidRPr="00555D60">
        <w:rPr>
          <w:sz w:val="28"/>
          <w:szCs w:val="28"/>
        </w:rPr>
        <w:t>103.</w:t>
      </w:r>
    </w:p>
    <w:p w:rsidR="00970E65" w:rsidRPr="00555D60" w:rsidRDefault="00970E65" w:rsidP="004F75A3">
      <w:pPr>
        <w:spacing w:before="480"/>
        <w:contextualSpacing/>
        <w:jc w:val="both"/>
        <w:rPr>
          <w:sz w:val="28"/>
          <w:szCs w:val="28"/>
        </w:rPr>
      </w:pPr>
      <w:r w:rsidRPr="00555D60">
        <w:rPr>
          <w:noProof/>
          <w:sz w:val="28"/>
          <w:szCs w:val="28"/>
        </w:rPr>
        <w:t>Асосгузори назария элитари дар Италия ки шинохта шудааст?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Б. 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@104.</w:t>
      </w:r>
    </w:p>
    <w:p w:rsidR="00970E65" w:rsidRPr="00555D60" w:rsidRDefault="00970E65" w:rsidP="004F75A3">
      <w:pPr>
        <w:spacing w:before="480"/>
        <w:contextualSpacing/>
        <w:jc w:val="both"/>
        <w:rPr>
          <w:bCs/>
          <w:sz w:val="28"/>
          <w:szCs w:val="28"/>
        </w:rPr>
      </w:pPr>
      <w:r w:rsidRPr="00555D60">
        <w:rPr>
          <w:bCs/>
          <w:sz w:val="28"/>
          <w:szCs w:val="28"/>
        </w:rPr>
        <w:t>Дар афкори Г.</w:t>
      </w:r>
      <w:r w:rsidRPr="00555D60">
        <w:rPr>
          <w:bCs/>
          <w:sz w:val="28"/>
          <w:szCs w:val="28"/>
          <w:lang w:val="tg-Cyrl-TJ"/>
        </w:rPr>
        <w:t xml:space="preserve"> </w:t>
      </w:r>
      <w:r w:rsidRPr="00555D60">
        <w:rPr>
          <w:bCs/>
          <w:sz w:val="28"/>
          <w:szCs w:val="28"/>
        </w:rPr>
        <w:t xml:space="preserve">Моска бештар кадом ғояҳо волоят пайдо намудааст? </w:t>
      </w:r>
    </w:p>
    <w:p w:rsidR="00970E65" w:rsidRPr="00555D60" w:rsidRDefault="00970E65" w:rsidP="004F75A3">
      <w:pPr>
        <w:spacing w:before="480"/>
        <w:contextualSpacing/>
        <w:jc w:val="both"/>
        <w:rPr>
          <w:bCs/>
          <w:sz w:val="28"/>
          <w:szCs w:val="28"/>
        </w:rPr>
      </w:pPr>
      <w:r w:rsidRPr="00555D60">
        <w:rPr>
          <w:bCs/>
          <w:sz w:val="28"/>
          <w:szCs w:val="28"/>
        </w:rPr>
        <w:t>$A) ғояҳои консервативӣ бо каме тағйирот; $B) ғояҳои фашистӣ; $C)</w:t>
      </w:r>
      <w:r w:rsidRPr="00555D60">
        <w:rPr>
          <w:noProof/>
          <w:sz w:val="28"/>
          <w:szCs w:val="28"/>
        </w:rPr>
        <w:t xml:space="preserve"> ғояҳои либералӣ</w:t>
      </w:r>
      <w:r w:rsidRPr="00555D60">
        <w:rPr>
          <w:bCs/>
          <w:sz w:val="28"/>
          <w:szCs w:val="28"/>
        </w:rPr>
        <w:t>; $D) ғояҳои</w:t>
      </w:r>
      <w:r w:rsidRPr="00555D60">
        <w:rPr>
          <w:noProof/>
          <w:sz w:val="28"/>
          <w:szCs w:val="28"/>
        </w:rPr>
        <w:t xml:space="preserve"> сотсиал-демократия</w:t>
      </w:r>
      <w:r w:rsidRPr="00555D60">
        <w:rPr>
          <w:bCs/>
          <w:sz w:val="28"/>
          <w:szCs w:val="28"/>
        </w:rPr>
        <w:t xml:space="preserve">; $E) </w:t>
      </w:r>
      <w:r w:rsidRPr="00555D60">
        <w:rPr>
          <w:noProof/>
          <w:sz w:val="28"/>
          <w:szCs w:val="28"/>
        </w:rPr>
        <w:t>ғояҳои либералӣ ва сотсиал-демократия</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@105.</w:t>
      </w:r>
    </w:p>
    <w:p w:rsidR="00970E65" w:rsidRPr="00555D60" w:rsidRDefault="00970E65" w:rsidP="004F75A3">
      <w:pPr>
        <w:spacing w:before="480"/>
        <w:contextualSpacing/>
        <w:jc w:val="both"/>
        <w:rPr>
          <w:noProof/>
          <w:sz w:val="28"/>
          <w:szCs w:val="28"/>
        </w:rPr>
      </w:pPr>
      <w:r w:rsidRPr="00555D60">
        <w:rPr>
          <w:noProof/>
          <w:sz w:val="28"/>
          <w:szCs w:val="28"/>
        </w:rPr>
        <w:t>Асари «Сотсиологияи ҳизби сиёсӣ дар шароити демократӣ» (1911) ба қалами кадоме аз ин муҳаққиқон таълуқ дорад?</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Б. 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@106.</w:t>
      </w:r>
    </w:p>
    <w:p w:rsidR="00970E65" w:rsidRPr="00555D60" w:rsidRDefault="00970E65" w:rsidP="004F75A3">
      <w:pPr>
        <w:spacing w:before="480"/>
        <w:contextualSpacing/>
        <w:jc w:val="both"/>
        <w:rPr>
          <w:noProof/>
          <w:sz w:val="28"/>
          <w:szCs w:val="28"/>
        </w:rPr>
      </w:pPr>
      <w:r w:rsidRPr="00555D60">
        <w:rPr>
          <w:noProof/>
          <w:sz w:val="28"/>
          <w:szCs w:val="28"/>
        </w:rPr>
        <w:t>Назари элитарии Р.</w:t>
      </w:r>
      <w:r w:rsidRPr="00555D60">
        <w:rPr>
          <w:noProof/>
          <w:sz w:val="28"/>
          <w:szCs w:val="28"/>
          <w:lang w:val="tg-Cyrl-TJ"/>
        </w:rPr>
        <w:t xml:space="preserve"> </w:t>
      </w:r>
      <w:r w:rsidRPr="00555D60">
        <w:rPr>
          <w:noProof/>
          <w:sz w:val="28"/>
          <w:szCs w:val="28"/>
        </w:rPr>
        <w:t>Михелс аз чӣ дифо мекунад?</w:t>
      </w:r>
    </w:p>
    <w:p w:rsidR="00970E65" w:rsidRPr="00555D60" w:rsidRDefault="00970E65" w:rsidP="004F75A3">
      <w:pPr>
        <w:spacing w:before="480"/>
        <w:contextualSpacing/>
        <w:jc w:val="both"/>
        <w:rPr>
          <w:bCs/>
          <w:sz w:val="28"/>
          <w:szCs w:val="28"/>
        </w:rPr>
      </w:pPr>
      <w:r w:rsidRPr="00555D60">
        <w:rPr>
          <w:bCs/>
          <w:sz w:val="28"/>
          <w:szCs w:val="28"/>
        </w:rPr>
        <w:t xml:space="preserve">$A) демократия; $B) омма; $C) сарвар; $D) манфиатҳои гурӯҳ; $E) </w:t>
      </w:r>
      <w:r w:rsidRPr="00555D60">
        <w:rPr>
          <w:noProof/>
          <w:sz w:val="28"/>
          <w:szCs w:val="28"/>
        </w:rPr>
        <w:t>манфиатҳои одамон</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@107.</w:t>
      </w:r>
    </w:p>
    <w:p w:rsidR="00970E65" w:rsidRPr="00555D60" w:rsidRDefault="00970E65" w:rsidP="004F75A3">
      <w:pPr>
        <w:spacing w:before="480"/>
        <w:contextualSpacing/>
        <w:jc w:val="both"/>
        <w:rPr>
          <w:noProof/>
          <w:sz w:val="28"/>
          <w:szCs w:val="28"/>
        </w:rPr>
      </w:pPr>
      <w:r w:rsidRPr="00555D60">
        <w:rPr>
          <w:noProof/>
          <w:sz w:val="28"/>
          <w:szCs w:val="28"/>
        </w:rPr>
        <w:t>«Ҳар нафаре ташкилот мегӯяд, ӯ олигар мегӯяд» ин «қонуни оҳанини олигархия аст» ин андешаҳо ба кӣ таълуқ дорад?</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Б. 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@108.</w:t>
      </w:r>
    </w:p>
    <w:p w:rsidR="00970E65" w:rsidRPr="00555D60" w:rsidRDefault="00970E65" w:rsidP="004F75A3">
      <w:pPr>
        <w:spacing w:before="480"/>
        <w:contextualSpacing/>
        <w:jc w:val="both"/>
        <w:rPr>
          <w:bCs/>
          <w:sz w:val="28"/>
          <w:szCs w:val="28"/>
        </w:rPr>
      </w:pPr>
      <w:r w:rsidRPr="00555D60">
        <w:rPr>
          <w:bCs/>
          <w:sz w:val="28"/>
          <w:szCs w:val="28"/>
        </w:rPr>
        <w:t>Р. Михелс</w:t>
      </w:r>
      <w:r w:rsidRPr="00555D60">
        <w:rPr>
          <w:noProof/>
          <w:sz w:val="28"/>
          <w:szCs w:val="28"/>
        </w:rPr>
        <w:t xml:space="preserve"> дар ташаккули элитаи сиёсӣ ба чӣ ишора менамояд?</w:t>
      </w:r>
    </w:p>
    <w:p w:rsidR="00970E65" w:rsidRPr="00555D60" w:rsidRDefault="00970E65" w:rsidP="004F75A3">
      <w:pPr>
        <w:spacing w:before="480"/>
        <w:contextualSpacing/>
        <w:jc w:val="both"/>
        <w:rPr>
          <w:bCs/>
          <w:sz w:val="28"/>
          <w:szCs w:val="28"/>
        </w:rPr>
      </w:pPr>
      <w:r w:rsidRPr="00555D60">
        <w:rPr>
          <w:bCs/>
          <w:sz w:val="28"/>
          <w:szCs w:val="28"/>
        </w:rPr>
        <w:t xml:space="preserve">$A) давлат; $B) омма; $C) интихобот; $D) ба </w:t>
      </w:r>
      <w:r w:rsidRPr="00555D60">
        <w:rPr>
          <w:noProof/>
          <w:sz w:val="28"/>
          <w:szCs w:val="28"/>
        </w:rPr>
        <w:t>муносибатҳои байни ташкилотҳои сиёсӣ ва оммавию ҷамъиятӣ</w:t>
      </w:r>
      <w:r w:rsidRPr="00555D60">
        <w:rPr>
          <w:bCs/>
          <w:sz w:val="28"/>
          <w:szCs w:val="28"/>
        </w:rPr>
        <w:t xml:space="preserve">; $E) ташкилотҳои </w:t>
      </w:r>
      <w:r w:rsidRPr="00555D60">
        <w:rPr>
          <w:noProof/>
          <w:sz w:val="28"/>
          <w:szCs w:val="28"/>
        </w:rPr>
        <w:t>инқилобӣ</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@109.</w:t>
      </w:r>
    </w:p>
    <w:p w:rsidR="00970E65" w:rsidRPr="00555D60" w:rsidRDefault="00970E65" w:rsidP="004F75A3">
      <w:pPr>
        <w:spacing w:before="480"/>
        <w:contextualSpacing/>
        <w:jc w:val="both"/>
        <w:rPr>
          <w:bCs/>
          <w:sz w:val="28"/>
          <w:szCs w:val="28"/>
        </w:rPr>
      </w:pPr>
      <w:r w:rsidRPr="00555D60">
        <w:rPr>
          <w:sz w:val="28"/>
          <w:szCs w:val="28"/>
        </w:rPr>
        <w:t>Оиди элита бештар дар доираи анъанаи бюрократӣ ва ҳизбҳои алигархӣ кадоме аз ин донишмандон таваҷҷуҳ намудааст?</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w:t>
      </w:r>
      <w:r w:rsidRPr="00555D60">
        <w:rPr>
          <w:sz w:val="28"/>
          <w:szCs w:val="28"/>
        </w:rPr>
        <w:t>М.</w:t>
      </w:r>
      <w:r w:rsidRPr="00555D60">
        <w:rPr>
          <w:sz w:val="28"/>
          <w:szCs w:val="28"/>
          <w:lang w:val="tg-Cyrl-TJ"/>
        </w:rPr>
        <w:t xml:space="preserve"> </w:t>
      </w:r>
      <w:r w:rsidRPr="00555D60">
        <w:rPr>
          <w:sz w:val="28"/>
          <w:szCs w:val="28"/>
        </w:rPr>
        <w:t>Я. Острогорский</w:t>
      </w:r>
      <w:r w:rsidRPr="00555D60">
        <w:rPr>
          <w:bCs/>
          <w:sz w:val="28"/>
          <w:szCs w:val="28"/>
        </w:rPr>
        <w:t xml:space="preserve">; $D) </w:t>
      </w:r>
      <w:r w:rsidRPr="00555D60">
        <w:rPr>
          <w:noProof/>
          <w:sz w:val="28"/>
          <w:szCs w:val="28"/>
        </w:rPr>
        <w:t>Р. Арона</w:t>
      </w:r>
      <w:r w:rsidRPr="00555D60">
        <w:rPr>
          <w:bCs/>
          <w:sz w:val="28"/>
          <w:szCs w:val="28"/>
        </w:rPr>
        <w:t xml:space="preserve">; $E) </w:t>
      </w:r>
      <w:r w:rsidRPr="00555D60">
        <w:rPr>
          <w:noProof/>
          <w:sz w:val="28"/>
          <w:szCs w:val="28"/>
        </w:rPr>
        <w:t>Б. 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@110.</w:t>
      </w:r>
    </w:p>
    <w:p w:rsidR="00970E65" w:rsidRPr="00555D60" w:rsidRDefault="00970E65" w:rsidP="004F75A3">
      <w:pPr>
        <w:spacing w:before="480"/>
        <w:contextualSpacing/>
        <w:jc w:val="both"/>
        <w:rPr>
          <w:bCs/>
          <w:sz w:val="28"/>
          <w:szCs w:val="28"/>
        </w:rPr>
      </w:pPr>
      <w:r w:rsidRPr="00555D60">
        <w:rPr>
          <w:sz w:val="28"/>
          <w:szCs w:val="28"/>
        </w:rPr>
        <w:t>Назарияи «қонуни оҳанини алигарх» ба кӣ таълуқ дорад?</w:t>
      </w:r>
    </w:p>
    <w:p w:rsidR="00970E65" w:rsidRPr="00555D60" w:rsidRDefault="00970E65" w:rsidP="004F75A3">
      <w:pPr>
        <w:spacing w:before="480"/>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$B) В.</w:t>
      </w:r>
      <w:r w:rsidRPr="00555D60">
        <w:rPr>
          <w:bCs/>
          <w:sz w:val="28"/>
          <w:szCs w:val="28"/>
          <w:lang w:val="tg-Cyrl-TJ"/>
        </w:rPr>
        <w:t xml:space="preserve"> </w:t>
      </w:r>
      <w:r w:rsidRPr="00555D60">
        <w:rPr>
          <w:bCs/>
          <w:sz w:val="28"/>
          <w:szCs w:val="28"/>
        </w:rPr>
        <w:t xml:space="preserve">Парето; $C) Р. Михелс; $D) </w:t>
      </w:r>
      <w:r w:rsidRPr="00555D60">
        <w:rPr>
          <w:noProof/>
          <w:sz w:val="28"/>
          <w:szCs w:val="28"/>
        </w:rPr>
        <w:t>Р. Арона</w:t>
      </w:r>
      <w:r w:rsidRPr="00555D60">
        <w:rPr>
          <w:bCs/>
          <w:sz w:val="28"/>
          <w:szCs w:val="28"/>
        </w:rPr>
        <w:t xml:space="preserve">; $E) </w:t>
      </w:r>
      <w:r w:rsidRPr="00555D60">
        <w:rPr>
          <w:noProof/>
          <w:sz w:val="28"/>
          <w:szCs w:val="28"/>
        </w:rPr>
        <w:t>Б. Муссолин</w:t>
      </w:r>
      <w:r w:rsidRPr="00555D60">
        <w:rPr>
          <w:bCs/>
          <w:sz w:val="28"/>
          <w:szCs w:val="28"/>
        </w:rPr>
        <w:t>;</w:t>
      </w:r>
    </w:p>
    <w:p w:rsidR="00970E65" w:rsidRPr="00555D60" w:rsidRDefault="00970E65" w:rsidP="004F75A3">
      <w:pPr>
        <w:spacing w:before="480"/>
        <w:contextualSpacing/>
        <w:jc w:val="both"/>
        <w:rPr>
          <w:bCs/>
          <w:sz w:val="28"/>
          <w:szCs w:val="28"/>
        </w:rPr>
      </w:pPr>
      <w:r w:rsidRPr="00555D60">
        <w:rPr>
          <w:bCs/>
          <w:sz w:val="28"/>
          <w:szCs w:val="28"/>
        </w:rPr>
        <w:t>@111.</w:t>
      </w:r>
    </w:p>
    <w:p w:rsidR="00970E65" w:rsidRPr="00555D60" w:rsidRDefault="00970E65" w:rsidP="004F75A3">
      <w:pPr>
        <w:spacing w:before="480"/>
        <w:contextualSpacing/>
        <w:jc w:val="both"/>
        <w:rPr>
          <w:sz w:val="28"/>
          <w:szCs w:val="28"/>
        </w:rPr>
      </w:pPr>
      <w:r w:rsidRPr="00555D60">
        <w:rPr>
          <w:sz w:val="28"/>
          <w:szCs w:val="28"/>
        </w:rPr>
        <w:t>Р.</w:t>
      </w:r>
      <w:r w:rsidRPr="00555D60">
        <w:rPr>
          <w:sz w:val="28"/>
          <w:szCs w:val="28"/>
          <w:lang w:val="tg-Cyrl-TJ"/>
        </w:rPr>
        <w:t xml:space="preserve"> </w:t>
      </w:r>
      <w:r w:rsidRPr="00555D60">
        <w:rPr>
          <w:sz w:val="28"/>
          <w:szCs w:val="28"/>
        </w:rPr>
        <w:t xml:space="preserve">Михелс сабабҳои бавуҷуд омадани ҷомеаи демократиро дар чӣ баён намудааст? </w:t>
      </w:r>
    </w:p>
    <w:p w:rsidR="00970E65" w:rsidRPr="00555D60" w:rsidRDefault="00970E65" w:rsidP="004F75A3">
      <w:pPr>
        <w:spacing w:before="480"/>
        <w:contextualSpacing/>
        <w:jc w:val="both"/>
        <w:rPr>
          <w:bCs/>
          <w:sz w:val="28"/>
          <w:szCs w:val="28"/>
        </w:rPr>
      </w:pPr>
      <w:r w:rsidRPr="00555D60">
        <w:rPr>
          <w:bCs/>
          <w:sz w:val="28"/>
          <w:szCs w:val="28"/>
        </w:rPr>
        <w:t xml:space="preserve">$A) </w:t>
      </w:r>
      <w:r w:rsidRPr="00555D60">
        <w:rPr>
          <w:sz w:val="28"/>
          <w:szCs w:val="28"/>
        </w:rPr>
        <w:t>дар моҳияти муборизаи сиёсӣ ва фаъолияти сиёсӣ</w:t>
      </w:r>
      <w:r w:rsidRPr="00555D60">
        <w:rPr>
          <w:bCs/>
          <w:sz w:val="28"/>
          <w:szCs w:val="28"/>
        </w:rPr>
        <w:t xml:space="preserve">; $B) </w:t>
      </w:r>
      <w:r w:rsidRPr="00555D60">
        <w:rPr>
          <w:sz w:val="28"/>
          <w:szCs w:val="28"/>
        </w:rPr>
        <w:t>дар моҳияти (ҷавҳари) инсон</w:t>
      </w:r>
      <w:r w:rsidRPr="00555D60">
        <w:rPr>
          <w:bCs/>
          <w:sz w:val="28"/>
          <w:szCs w:val="28"/>
        </w:rPr>
        <w:t xml:space="preserve">; $C) </w:t>
      </w:r>
      <w:r w:rsidRPr="00555D60">
        <w:rPr>
          <w:sz w:val="28"/>
          <w:szCs w:val="28"/>
        </w:rPr>
        <w:t>дар моҳияти муборизаи сиёсӣ</w:t>
      </w:r>
      <w:r w:rsidRPr="00555D60">
        <w:rPr>
          <w:bCs/>
          <w:sz w:val="28"/>
          <w:szCs w:val="28"/>
        </w:rPr>
        <w:t xml:space="preserve">; $D) </w:t>
      </w:r>
      <w:r w:rsidRPr="00555D60">
        <w:rPr>
          <w:sz w:val="28"/>
          <w:szCs w:val="28"/>
        </w:rPr>
        <w:t>дар моҳияти (ҷавҳари) инсон, дар моҳияти муборизаи сиёсӣ ва дар моҳияти ташкилот</w:t>
      </w:r>
      <w:r w:rsidRPr="00555D60">
        <w:rPr>
          <w:bCs/>
          <w:sz w:val="28"/>
          <w:szCs w:val="28"/>
        </w:rPr>
        <w:t xml:space="preserve">; $E) </w:t>
      </w:r>
      <w:r w:rsidRPr="00555D60">
        <w:rPr>
          <w:sz w:val="28"/>
          <w:szCs w:val="28"/>
        </w:rPr>
        <w:t>дар моҳияти ташкилот</w:t>
      </w:r>
      <w:r w:rsidRPr="00555D60">
        <w:rPr>
          <w:bCs/>
          <w:sz w:val="28"/>
          <w:szCs w:val="28"/>
        </w:rPr>
        <w:t xml:space="preserve">; </w:t>
      </w:r>
    </w:p>
    <w:p w:rsidR="00970E65" w:rsidRPr="00555D60" w:rsidRDefault="00970E65" w:rsidP="004F75A3">
      <w:pPr>
        <w:spacing w:before="480"/>
        <w:contextualSpacing/>
        <w:jc w:val="both"/>
        <w:rPr>
          <w:bCs/>
          <w:sz w:val="28"/>
          <w:szCs w:val="28"/>
        </w:rPr>
      </w:pPr>
      <w:r w:rsidRPr="00555D60">
        <w:rPr>
          <w:bCs/>
          <w:sz w:val="28"/>
          <w:szCs w:val="28"/>
        </w:rPr>
        <w:t>@112.</w:t>
      </w:r>
    </w:p>
    <w:p w:rsidR="00970E65" w:rsidRPr="00555D60" w:rsidRDefault="00970E65" w:rsidP="004F75A3">
      <w:pPr>
        <w:spacing w:before="480"/>
        <w:contextualSpacing/>
        <w:jc w:val="both"/>
        <w:rPr>
          <w:bCs/>
          <w:sz w:val="28"/>
          <w:szCs w:val="28"/>
        </w:rPr>
      </w:pPr>
      <w:r w:rsidRPr="00555D60">
        <w:rPr>
          <w:sz w:val="28"/>
          <w:szCs w:val="28"/>
        </w:rPr>
        <w:t>Р.</w:t>
      </w:r>
      <w:r w:rsidRPr="00555D60">
        <w:rPr>
          <w:sz w:val="28"/>
          <w:szCs w:val="28"/>
          <w:lang w:val="tg-Cyrl-TJ"/>
        </w:rPr>
        <w:t xml:space="preserve"> </w:t>
      </w:r>
      <w:r w:rsidRPr="00555D60">
        <w:rPr>
          <w:sz w:val="28"/>
          <w:szCs w:val="28"/>
        </w:rPr>
        <w:t>Михелс демократияро дар симои чӣ медид?</w:t>
      </w:r>
    </w:p>
    <w:p w:rsidR="00970E65" w:rsidRPr="00555D60" w:rsidRDefault="00970E65" w:rsidP="004F75A3">
      <w:pPr>
        <w:spacing w:before="480"/>
        <w:contextualSpacing/>
        <w:jc w:val="both"/>
        <w:rPr>
          <w:bCs/>
          <w:sz w:val="28"/>
          <w:szCs w:val="28"/>
        </w:rPr>
      </w:pPr>
      <w:r w:rsidRPr="00555D60">
        <w:rPr>
          <w:bCs/>
          <w:sz w:val="28"/>
          <w:szCs w:val="28"/>
        </w:rPr>
        <w:t xml:space="preserve">$A) муборизаи сиёсӣ; $B) авторитаризм; $C) тотолитаризм; $D) фашизм; $E) </w:t>
      </w:r>
      <w:r w:rsidRPr="00555D60">
        <w:rPr>
          <w:noProof/>
          <w:sz w:val="28"/>
          <w:szCs w:val="28"/>
        </w:rPr>
        <w:t>алигарх</w:t>
      </w:r>
      <w:r w:rsidRPr="00555D60">
        <w:rPr>
          <w:bCs/>
          <w:sz w:val="28"/>
          <w:szCs w:val="28"/>
        </w:rPr>
        <w:t>;</w:t>
      </w:r>
    </w:p>
    <w:p w:rsidR="00970E65" w:rsidRPr="00555D60" w:rsidRDefault="00970E65" w:rsidP="00144BA2">
      <w:pPr>
        <w:contextualSpacing/>
        <w:jc w:val="both"/>
        <w:rPr>
          <w:bCs/>
          <w:sz w:val="28"/>
          <w:szCs w:val="28"/>
        </w:rPr>
      </w:pPr>
      <w:r w:rsidRPr="00555D60">
        <w:rPr>
          <w:bCs/>
          <w:sz w:val="28"/>
          <w:szCs w:val="28"/>
        </w:rPr>
        <w:t>@113.</w:t>
      </w:r>
    </w:p>
    <w:p w:rsidR="00970E65" w:rsidRPr="00555D60" w:rsidRDefault="00970E65" w:rsidP="00144BA2">
      <w:pPr>
        <w:jc w:val="both"/>
        <w:rPr>
          <w:sz w:val="28"/>
          <w:szCs w:val="28"/>
        </w:rPr>
      </w:pPr>
      <w:r w:rsidRPr="00555D60">
        <w:rPr>
          <w:sz w:val="28"/>
          <w:szCs w:val="28"/>
        </w:rPr>
        <w:t>Консепсияи элитаи П</w:t>
      </w:r>
      <w:r w:rsidRPr="00555D60">
        <w:rPr>
          <w:sz w:val="28"/>
          <w:szCs w:val="28"/>
          <w:lang w:val="tg-Cyrl-TJ"/>
        </w:rPr>
        <w:t xml:space="preserve">. </w:t>
      </w:r>
      <w:r w:rsidRPr="00555D60">
        <w:rPr>
          <w:sz w:val="28"/>
          <w:szCs w:val="28"/>
        </w:rPr>
        <w:t>Шаранро шарҳ диҳед.</w:t>
      </w:r>
    </w:p>
    <w:p w:rsidR="00970E65" w:rsidRPr="00555D60" w:rsidRDefault="00970E65" w:rsidP="00144BA2">
      <w:pPr>
        <w:contextualSpacing/>
        <w:jc w:val="both"/>
        <w:rPr>
          <w:bCs/>
          <w:sz w:val="28"/>
          <w:szCs w:val="28"/>
        </w:rPr>
      </w:pPr>
      <w:r w:rsidRPr="00555D60">
        <w:rPr>
          <w:bCs/>
          <w:sz w:val="28"/>
          <w:szCs w:val="28"/>
        </w:rPr>
        <w:t xml:space="preserve">$A) асосгузори консепсия </w:t>
      </w:r>
      <w:r w:rsidRPr="00555D60">
        <w:rPr>
          <w:sz w:val="28"/>
          <w:szCs w:val="28"/>
          <w:lang w:bidi="he-IL"/>
        </w:rPr>
        <w:t>П.</w:t>
      </w:r>
      <w:r w:rsidRPr="00555D60">
        <w:rPr>
          <w:sz w:val="28"/>
          <w:szCs w:val="28"/>
          <w:lang w:val="tg-Cyrl-TJ" w:bidi="he-IL"/>
        </w:rPr>
        <w:t xml:space="preserve"> </w:t>
      </w:r>
      <w:r w:rsidRPr="00555D60">
        <w:rPr>
          <w:sz w:val="28"/>
          <w:szCs w:val="28"/>
          <w:lang w:bidi="he-IL"/>
        </w:rPr>
        <w:t>Шаран пешрафти ҷомеаро хоси арзишҳои маънавӣ дониста онро аз бисёр ҷиҳат ба имиҷи элитаи сиёсӣ, истифодаи захираҳои ҳукмронӣ равона менамоянд. Дар ҳамин асос элитаро масъули тамоми корҳо медонад</w:t>
      </w:r>
      <w:r w:rsidRPr="00555D60">
        <w:rPr>
          <w:bCs/>
          <w:sz w:val="28"/>
          <w:szCs w:val="28"/>
        </w:rPr>
        <w:t xml:space="preserve">; $B) асосгузори консепсия </w:t>
      </w:r>
      <w:r w:rsidRPr="00555D60">
        <w:rPr>
          <w:sz w:val="28"/>
          <w:szCs w:val="28"/>
          <w:lang w:bidi="he-IL"/>
        </w:rPr>
        <w:t>П.</w:t>
      </w:r>
      <w:r w:rsidRPr="00555D60">
        <w:rPr>
          <w:sz w:val="28"/>
          <w:szCs w:val="28"/>
          <w:lang w:val="tg-Cyrl-TJ" w:bidi="he-IL"/>
        </w:rPr>
        <w:t xml:space="preserve"> </w:t>
      </w:r>
      <w:r w:rsidRPr="00555D60">
        <w:rPr>
          <w:sz w:val="28"/>
          <w:szCs w:val="28"/>
          <w:lang w:bidi="he-IL"/>
        </w:rPr>
        <w:t>Шаран пешрафти ҷомеаро хоси арзишҳои маънавӣ надониста онро аз бисёр ҷиҳат ба имиҷи элитаи сиёсӣ, истифодаи захираҳои ҳукмронӣ равона менамоянд. Дар ҳамин асос элитаро ба сиёсӣ, иқтисодӣ ва ақлонӣ тақсим менамояд</w:t>
      </w:r>
      <w:r w:rsidRPr="00555D60">
        <w:rPr>
          <w:bCs/>
          <w:sz w:val="28"/>
          <w:szCs w:val="28"/>
        </w:rPr>
        <w:t xml:space="preserve">; $C) асосгузори консепсия </w:t>
      </w:r>
      <w:r w:rsidRPr="00555D60">
        <w:rPr>
          <w:sz w:val="28"/>
          <w:szCs w:val="28"/>
          <w:lang w:bidi="he-IL"/>
        </w:rPr>
        <w:t>П.</w:t>
      </w:r>
      <w:r w:rsidRPr="00555D60">
        <w:rPr>
          <w:sz w:val="28"/>
          <w:szCs w:val="28"/>
          <w:lang w:val="tg-Cyrl-TJ" w:bidi="he-IL"/>
        </w:rPr>
        <w:t xml:space="preserve"> </w:t>
      </w:r>
      <w:r w:rsidRPr="00555D60">
        <w:rPr>
          <w:sz w:val="28"/>
          <w:szCs w:val="28"/>
          <w:lang w:bidi="he-IL"/>
        </w:rPr>
        <w:t>Шаран пешрафти ҷомеаро хоси арзишҳои маънавӣ надониста онро аз бисёр ҷиҳат ба имиҷи элитаи сиёсӣ, истифодаи захираҳои равона менамоянд. Дар ҳамин асос элитаро ба анъанавӣ ва муосир тақсим менамояд</w:t>
      </w:r>
      <w:r w:rsidRPr="00555D60">
        <w:rPr>
          <w:bCs/>
          <w:sz w:val="28"/>
          <w:szCs w:val="28"/>
        </w:rPr>
        <w:t xml:space="preserve">; $D) асосгузори консепсия </w:t>
      </w:r>
      <w:r w:rsidRPr="00555D60">
        <w:rPr>
          <w:sz w:val="28"/>
          <w:szCs w:val="28"/>
          <w:lang w:bidi="he-IL"/>
        </w:rPr>
        <w:t>П.</w:t>
      </w:r>
      <w:r w:rsidRPr="00555D60">
        <w:rPr>
          <w:sz w:val="28"/>
          <w:szCs w:val="28"/>
          <w:lang w:val="tg-Cyrl-TJ" w:bidi="he-IL"/>
        </w:rPr>
        <w:t xml:space="preserve"> </w:t>
      </w:r>
      <w:r w:rsidRPr="00555D60">
        <w:rPr>
          <w:sz w:val="28"/>
          <w:szCs w:val="28"/>
          <w:lang w:bidi="he-IL"/>
        </w:rPr>
        <w:t>Шаран пешрафти ҷомеаро хоси арзишҳои маънавӣ дониста онро аз бисёр ҷиҳат ба имиҷи элитаи сиёсӣ, истифодаи захираҳои ҳукмронӣ равона менамоянд</w:t>
      </w:r>
      <w:r w:rsidRPr="00555D60">
        <w:rPr>
          <w:bCs/>
          <w:sz w:val="28"/>
          <w:szCs w:val="28"/>
        </w:rPr>
        <w:t xml:space="preserve">; $E) асосгузори консепсия </w:t>
      </w:r>
      <w:r w:rsidRPr="00555D60">
        <w:rPr>
          <w:sz w:val="28"/>
          <w:szCs w:val="28"/>
          <w:lang w:bidi="he-IL"/>
        </w:rPr>
        <w:t>П.</w:t>
      </w:r>
      <w:r w:rsidRPr="00555D60">
        <w:rPr>
          <w:sz w:val="28"/>
          <w:szCs w:val="28"/>
          <w:lang w:val="tg-Cyrl-TJ" w:bidi="he-IL"/>
        </w:rPr>
        <w:t xml:space="preserve"> </w:t>
      </w:r>
      <w:r w:rsidRPr="00555D60">
        <w:rPr>
          <w:sz w:val="28"/>
          <w:szCs w:val="28"/>
          <w:lang w:bidi="he-IL"/>
        </w:rPr>
        <w:t>Шаран пешрафти ҷомеаро хоси арзишҳои маънавӣ дониста онро аз бисёр ҷиҳат ба имиҷи элитаи сиёсӣ, истифодаи захираҳои ҳукмронӣ равона менамоянд. Дар ҳамин асос элитаро ба анъанавӣ ва муосир тақсим менамояд</w:t>
      </w:r>
      <w:r w:rsidRPr="00555D60">
        <w:rPr>
          <w:bCs/>
          <w:sz w:val="28"/>
          <w:szCs w:val="28"/>
        </w:rPr>
        <w:t xml:space="preserve">; </w:t>
      </w:r>
    </w:p>
    <w:p w:rsidR="00970E65" w:rsidRPr="00555D60" w:rsidRDefault="00970E65" w:rsidP="00594409">
      <w:pPr>
        <w:contextualSpacing/>
        <w:jc w:val="both"/>
        <w:rPr>
          <w:bCs/>
          <w:sz w:val="28"/>
          <w:szCs w:val="28"/>
        </w:rPr>
      </w:pPr>
      <w:r w:rsidRPr="00555D60">
        <w:rPr>
          <w:bCs/>
          <w:sz w:val="28"/>
          <w:szCs w:val="28"/>
        </w:rPr>
        <w:t>@114.</w:t>
      </w:r>
    </w:p>
    <w:p w:rsidR="00970E65" w:rsidRPr="00555D60" w:rsidRDefault="00970E65" w:rsidP="00594409">
      <w:pPr>
        <w:contextualSpacing/>
        <w:jc w:val="both"/>
        <w:rPr>
          <w:bCs/>
          <w:sz w:val="28"/>
          <w:szCs w:val="28"/>
        </w:rPr>
      </w:pPr>
      <w:r w:rsidRPr="00555D60">
        <w:rPr>
          <w:sz w:val="28"/>
          <w:szCs w:val="28"/>
        </w:rPr>
        <w:t>Назарияи элитарии мутафакирони форсу тоҷик бо</w:t>
      </w:r>
      <w:r w:rsidRPr="00555D60">
        <w:rPr>
          <w:sz w:val="28"/>
          <w:szCs w:val="28"/>
          <w:lang w:val="tg-Cyrl-TJ"/>
        </w:rPr>
        <w:t xml:space="preserve"> </w:t>
      </w:r>
      <w:r w:rsidRPr="00555D60">
        <w:rPr>
          <w:sz w:val="28"/>
          <w:szCs w:val="28"/>
        </w:rPr>
        <w:t xml:space="preserve">кадом ном маъруф аст? </w:t>
      </w:r>
    </w:p>
    <w:p w:rsidR="00970E65" w:rsidRPr="00555D60" w:rsidRDefault="00970E65" w:rsidP="00594409">
      <w:pPr>
        <w:contextualSpacing/>
        <w:jc w:val="both"/>
        <w:rPr>
          <w:bCs/>
          <w:sz w:val="28"/>
          <w:szCs w:val="28"/>
        </w:rPr>
      </w:pPr>
      <w:r w:rsidRPr="00555D60">
        <w:rPr>
          <w:bCs/>
          <w:sz w:val="28"/>
          <w:szCs w:val="28"/>
        </w:rPr>
        <w:t xml:space="preserve">$A) назарияи </w:t>
      </w:r>
      <w:r w:rsidRPr="00555D60">
        <w:rPr>
          <w:sz w:val="28"/>
          <w:szCs w:val="28"/>
        </w:rPr>
        <w:t>«хос» ва «ом»</w:t>
      </w:r>
      <w:r w:rsidRPr="00555D60">
        <w:rPr>
          <w:bCs/>
          <w:sz w:val="28"/>
          <w:szCs w:val="28"/>
        </w:rPr>
        <w:t xml:space="preserve">; $B) назарияи теологӣ пайдоиши сарвар-шоҳ; $C) назарияи элитарии исломӣ; $D) зиёиёни динӣ; $E) </w:t>
      </w:r>
      <w:r w:rsidRPr="00555D60">
        <w:rPr>
          <w:noProof/>
          <w:sz w:val="28"/>
          <w:szCs w:val="28"/>
        </w:rPr>
        <w:t xml:space="preserve">назарияи </w:t>
      </w:r>
      <w:r w:rsidRPr="00555D60">
        <w:rPr>
          <w:noProof/>
          <w:sz w:val="28"/>
          <w:szCs w:val="28"/>
          <w:lang w:val="tg-Cyrl-TJ"/>
        </w:rPr>
        <w:t>имомат</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@115.</w:t>
      </w:r>
    </w:p>
    <w:p w:rsidR="00970E65" w:rsidRPr="00555D60" w:rsidRDefault="00970E65" w:rsidP="00514752">
      <w:pPr>
        <w:contextualSpacing/>
        <w:jc w:val="both"/>
        <w:rPr>
          <w:bCs/>
          <w:sz w:val="28"/>
          <w:szCs w:val="28"/>
        </w:rPr>
      </w:pPr>
      <w:r w:rsidRPr="00555D60">
        <w:rPr>
          <w:sz w:val="28"/>
          <w:szCs w:val="28"/>
        </w:rPr>
        <w:t>Апарати ба мақом расонандаи сарварон аз нигоҳи Р.Михелс чӣ баромад мекунад?</w:t>
      </w:r>
    </w:p>
    <w:p w:rsidR="00970E65" w:rsidRPr="00555D60" w:rsidRDefault="00970E65" w:rsidP="00514752">
      <w:pPr>
        <w:contextualSpacing/>
        <w:jc w:val="both"/>
        <w:rPr>
          <w:bCs/>
          <w:sz w:val="28"/>
          <w:szCs w:val="28"/>
        </w:rPr>
      </w:pPr>
      <w:r w:rsidRPr="00555D60">
        <w:rPr>
          <w:bCs/>
          <w:sz w:val="28"/>
          <w:szCs w:val="28"/>
        </w:rPr>
        <w:t>$A) ҳ</w:t>
      </w:r>
      <w:r w:rsidRPr="00555D60">
        <w:rPr>
          <w:bCs/>
          <w:sz w:val="28"/>
          <w:szCs w:val="28"/>
          <w:lang w:val="tg-Cyrl-TJ"/>
        </w:rPr>
        <w:t xml:space="preserve">изби </w:t>
      </w:r>
      <w:r w:rsidRPr="00555D60">
        <w:rPr>
          <w:bCs/>
          <w:sz w:val="28"/>
          <w:szCs w:val="28"/>
        </w:rPr>
        <w:t>алигархӣ; $B) ташкилоти алигархӣ; $C) демократияи ҳ</w:t>
      </w:r>
      <w:r w:rsidRPr="00555D60">
        <w:rPr>
          <w:bCs/>
          <w:sz w:val="28"/>
          <w:szCs w:val="28"/>
          <w:lang w:val="tg-Cyrl-TJ"/>
        </w:rPr>
        <w:t>избӣ</w:t>
      </w:r>
      <w:r w:rsidRPr="00555D60">
        <w:rPr>
          <w:bCs/>
          <w:sz w:val="28"/>
          <w:szCs w:val="28"/>
        </w:rPr>
        <w:t xml:space="preserve">; $D) интихобот; $E) </w:t>
      </w:r>
      <w:r w:rsidRPr="00555D60">
        <w:rPr>
          <w:noProof/>
          <w:sz w:val="28"/>
          <w:szCs w:val="28"/>
        </w:rPr>
        <w:t>омма</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@116.</w:t>
      </w:r>
    </w:p>
    <w:p w:rsidR="00970E65" w:rsidRPr="00555D60" w:rsidRDefault="00970E65" w:rsidP="00514752">
      <w:pPr>
        <w:contextualSpacing/>
        <w:jc w:val="both"/>
        <w:rPr>
          <w:bCs/>
          <w:sz w:val="28"/>
          <w:szCs w:val="28"/>
        </w:rPr>
      </w:pPr>
      <w:r w:rsidRPr="00555D60">
        <w:rPr>
          <w:sz w:val="28"/>
          <w:szCs w:val="28"/>
        </w:rPr>
        <w:t>Афлотун нақшиоммарото чӣ андоза боло бурдааст, баён намоед?</w:t>
      </w:r>
    </w:p>
    <w:p w:rsidR="00970E65" w:rsidRPr="00555D60" w:rsidRDefault="00970E65" w:rsidP="00514752">
      <w:pPr>
        <w:contextualSpacing/>
        <w:jc w:val="both"/>
        <w:rPr>
          <w:bCs/>
          <w:sz w:val="28"/>
          <w:szCs w:val="28"/>
        </w:rPr>
      </w:pPr>
      <w:r w:rsidRPr="00555D60">
        <w:rPr>
          <w:bCs/>
          <w:sz w:val="28"/>
          <w:szCs w:val="28"/>
        </w:rPr>
        <w:t xml:space="preserve">$A) оммаро нуқтаи баланди муносибатҳо медонад; $B) танҳо омма тавоност аз нигоҳи ӯ; $C) </w:t>
      </w:r>
      <w:r w:rsidRPr="00555D60">
        <w:rPr>
          <w:sz w:val="28"/>
          <w:szCs w:val="28"/>
        </w:rPr>
        <w:t>ба омма эътибор надодааст</w:t>
      </w:r>
      <w:r w:rsidRPr="00555D60">
        <w:rPr>
          <w:bCs/>
          <w:sz w:val="28"/>
          <w:szCs w:val="28"/>
        </w:rPr>
        <w:t xml:space="preserve">; $D) </w:t>
      </w:r>
      <w:r w:rsidRPr="00555D60">
        <w:rPr>
          <w:sz w:val="28"/>
          <w:szCs w:val="28"/>
        </w:rPr>
        <w:t>ба омма эътибор додааст</w:t>
      </w:r>
      <w:r w:rsidRPr="00555D60">
        <w:rPr>
          <w:bCs/>
          <w:sz w:val="28"/>
          <w:szCs w:val="28"/>
        </w:rPr>
        <w:t>; $E)</w:t>
      </w:r>
      <w:r w:rsidRPr="00555D60">
        <w:rPr>
          <w:bCs/>
          <w:sz w:val="28"/>
          <w:szCs w:val="28"/>
          <w:lang w:val="tg-Cyrl-TJ"/>
        </w:rPr>
        <w:t xml:space="preserve"> </w:t>
      </w:r>
      <w:r w:rsidRPr="00555D60">
        <w:rPr>
          <w:noProof/>
          <w:sz w:val="28"/>
          <w:szCs w:val="28"/>
        </w:rPr>
        <w:t>дар бораи омма чизе нагуфтааст</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@117.</w:t>
      </w:r>
    </w:p>
    <w:p w:rsidR="00970E65" w:rsidRPr="00555D60" w:rsidRDefault="00970E65" w:rsidP="00514752">
      <w:pPr>
        <w:contextualSpacing/>
        <w:jc w:val="both"/>
        <w:rPr>
          <w:bCs/>
          <w:sz w:val="28"/>
          <w:szCs w:val="28"/>
        </w:rPr>
      </w:pPr>
      <w:r w:rsidRPr="00555D60">
        <w:rPr>
          <w:sz w:val="28"/>
          <w:szCs w:val="28"/>
        </w:rPr>
        <w:t>Афлотун оиди омма кадоме аз ин андешаҳоро баён намудааст, баён намоед?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оммаро тӯдае меҳисобид, ки аз ақлу заковат дур аст</w:t>
      </w:r>
      <w:r w:rsidRPr="00555D60">
        <w:rPr>
          <w:bCs/>
          <w:sz w:val="28"/>
          <w:szCs w:val="28"/>
        </w:rPr>
        <w:t xml:space="preserve">; $B) </w:t>
      </w:r>
      <w:r w:rsidRPr="00555D60">
        <w:rPr>
          <w:sz w:val="28"/>
          <w:szCs w:val="28"/>
        </w:rPr>
        <w:t>оммаро тӯдае меҳисобид, ки аз ақлу заковат дур аст ва онро аз идораи корҳои давлатӣ ва ҷамъиятӣ дур кардан мехост</w:t>
      </w:r>
      <w:r w:rsidRPr="00555D60">
        <w:rPr>
          <w:bCs/>
          <w:sz w:val="28"/>
          <w:szCs w:val="28"/>
        </w:rPr>
        <w:t xml:space="preserve">; $C) </w:t>
      </w:r>
      <w:r w:rsidRPr="00555D60">
        <w:rPr>
          <w:sz w:val="28"/>
          <w:szCs w:val="28"/>
        </w:rPr>
        <w:t>идораи корҳои давлатиро хосӣ баргузидагонӣ ҷомеа медонист</w:t>
      </w:r>
      <w:r w:rsidRPr="00555D60">
        <w:rPr>
          <w:bCs/>
          <w:sz w:val="28"/>
          <w:szCs w:val="28"/>
        </w:rPr>
        <w:t xml:space="preserve">; $D) оммаро </w:t>
      </w:r>
      <w:r w:rsidRPr="00555D60">
        <w:rPr>
          <w:sz w:val="28"/>
          <w:szCs w:val="28"/>
        </w:rPr>
        <w:t>аз идораи корҳои давлатӣ ва ҷамъиятӣ дур кардан мехост, аммо аз идораи корҳои давлат дур мегирад</w:t>
      </w:r>
      <w:r w:rsidRPr="00555D60">
        <w:rPr>
          <w:bCs/>
          <w:sz w:val="28"/>
          <w:szCs w:val="28"/>
        </w:rPr>
        <w:t xml:space="preserve">; $E) </w:t>
      </w:r>
      <w:r w:rsidRPr="00555D60">
        <w:rPr>
          <w:sz w:val="28"/>
          <w:szCs w:val="28"/>
        </w:rPr>
        <w:t>оммаро тӯдае меҳисобид, ки аз ақлу заковат дур аст ва онро аз идораи корҳои давлатӣ ва ҷамъиятӣ дур кардан мехост. Идораи корҳои давлатиро хосӣ баргузидагонӣ ҷомеа медонист</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@118.</w:t>
      </w:r>
    </w:p>
    <w:p w:rsidR="00970E65" w:rsidRPr="00555D60" w:rsidRDefault="00970E65" w:rsidP="00514752">
      <w:pPr>
        <w:contextualSpacing/>
        <w:jc w:val="both"/>
        <w:rPr>
          <w:sz w:val="28"/>
          <w:szCs w:val="28"/>
        </w:rPr>
      </w:pPr>
      <w:r w:rsidRPr="00555D60">
        <w:rPr>
          <w:sz w:val="28"/>
          <w:szCs w:val="28"/>
        </w:rPr>
        <w:t>Демократҳои Юнони Қадим оиди иштироки омма дар корҳои идораи давлатӣ чӣ андеша доштанд, баён намоед?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онҳо иштроки ҳамаи шаҳрвандонро дар идораи давлат зарур мешумориданд, сухан дар боби инсонҳои озод меравад</w:t>
      </w:r>
      <w:r w:rsidRPr="00555D60">
        <w:rPr>
          <w:bCs/>
          <w:sz w:val="28"/>
          <w:szCs w:val="28"/>
        </w:rPr>
        <w:t xml:space="preserve">; $B) </w:t>
      </w:r>
      <w:r w:rsidRPr="00555D60">
        <w:rPr>
          <w:sz w:val="28"/>
          <w:szCs w:val="28"/>
        </w:rPr>
        <w:t>онҳо иштроки ҳамаи шаҳрвандонро дар идораи давлатӣ зарур намешумориданд</w:t>
      </w:r>
      <w:r w:rsidRPr="00555D60">
        <w:rPr>
          <w:bCs/>
          <w:sz w:val="28"/>
          <w:szCs w:val="28"/>
        </w:rPr>
        <w:t xml:space="preserve">; $C) инсонҳо озоданд; $D) </w:t>
      </w:r>
      <w:r w:rsidRPr="00555D60">
        <w:rPr>
          <w:sz w:val="28"/>
          <w:szCs w:val="28"/>
        </w:rPr>
        <w:t>онҳо иштроки ҳамаи шаҳрвандонро дар идораи давлат зарур намешумориданд, танҳо ба истиснои ғуломонӣ озодшуда</w:t>
      </w:r>
      <w:r w:rsidRPr="00555D60">
        <w:rPr>
          <w:bCs/>
          <w:sz w:val="28"/>
          <w:szCs w:val="28"/>
        </w:rPr>
        <w:t xml:space="preserve">; $E) </w:t>
      </w:r>
      <w:r w:rsidRPr="00555D60">
        <w:rPr>
          <w:noProof/>
          <w:sz w:val="28"/>
          <w:szCs w:val="28"/>
        </w:rPr>
        <w:t>ба истиснои ғуломони нав озодшуда, ки тафаккури озод надоранд</w:t>
      </w:r>
      <w:r w:rsidRPr="00555D60">
        <w:rPr>
          <w:bCs/>
          <w:sz w:val="28"/>
          <w:szCs w:val="28"/>
        </w:rPr>
        <w:t xml:space="preserve">; </w:t>
      </w:r>
    </w:p>
    <w:p w:rsidR="00970E65" w:rsidRPr="00555D60" w:rsidRDefault="00970E65" w:rsidP="00514752">
      <w:pPr>
        <w:contextualSpacing/>
        <w:jc w:val="both"/>
        <w:rPr>
          <w:sz w:val="28"/>
          <w:szCs w:val="28"/>
        </w:rPr>
      </w:pPr>
      <w:r w:rsidRPr="00555D60">
        <w:rPr>
          <w:bCs/>
          <w:sz w:val="28"/>
          <w:szCs w:val="28"/>
        </w:rPr>
        <w:t>@119</w:t>
      </w:r>
      <w:r w:rsidRPr="00555D60">
        <w:rPr>
          <w:sz w:val="28"/>
          <w:szCs w:val="28"/>
        </w:rPr>
        <w:t>.</w:t>
      </w:r>
    </w:p>
    <w:p w:rsidR="00970E65" w:rsidRPr="00555D60" w:rsidRDefault="00970E65" w:rsidP="00BD2B99">
      <w:pPr>
        <w:contextualSpacing/>
        <w:jc w:val="both"/>
        <w:rPr>
          <w:bCs/>
          <w:sz w:val="28"/>
          <w:szCs w:val="28"/>
        </w:rPr>
      </w:pPr>
      <w:r w:rsidRPr="00555D60">
        <w:rPr>
          <w:sz w:val="28"/>
          <w:szCs w:val="28"/>
        </w:rPr>
        <w:t>Дар зери мафҳуми «омма» Ситсирон чӣ андеша дошт, муайян намоед?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«ба ҳам омадани одамонро медонист»</w:t>
      </w:r>
      <w:r w:rsidRPr="00555D60">
        <w:rPr>
          <w:bCs/>
          <w:sz w:val="28"/>
          <w:szCs w:val="28"/>
        </w:rPr>
        <w:t xml:space="preserve">; $B) </w:t>
      </w:r>
      <w:r w:rsidRPr="00555D60">
        <w:rPr>
          <w:sz w:val="28"/>
          <w:szCs w:val="28"/>
        </w:rPr>
        <w:t>«ба ҳам омадани элитаро медонист, ки байни худ дар масъалаи ҳуқуқҳо ва умумияти манфиатҳо ризоият доранд»</w:t>
      </w:r>
      <w:r w:rsidRPr="00555D60">
        <w:rPr>
          <w:bCs/>
          <w:sz w:val="28"/>
          <w:szCs w:val="28"/>
        </w:rPr>
        <w:t>; $C)</w:t>
      </w:r>
      <w:r w:rsidRPr="00555D60">
        <w:rPr>
          <w:sz w:val="28"/>
          <w:szCs w:val="28"/>
        </w:rPr>
        <w:t xml:space="preserve"> «ба ҳам омадани гурӯҳҳоеро медонист, ки байни худ дар масъалаи таъмини манфиатҳо норизоиро доранд»</w:t>
      </w:r>
      <w:r w:rsidRPr="00555D60">
        <w:rPr>
          <w:bCs/>
          <w:sz w:val="28"/>
          <w:szCs w:val="28"/>
        </w:rPr>
        <w:t xml:space="preserve">; $D) </w:t>
      </w:r>
      <w:r w:rsidRPr="00555D60">
        <w:rPr>
          <w:sz w:val="28"/>
          <w:szCs w:val="28"/>
        </w:rPr>
        <w:t>«ба ҳам омадани одамонро медонист, ки байни худ дар масъалаи ҳукукҳо ва умумияти манфиатҳо ризоият доранд»</w:t>
      </w:r>
      <w:r w:rsidRPr="00555D60">
        <w:rPr>
          <w:bCs/>
          <w:sz w:val="28"/>
          <w:szCs w:val="28"/>
        </w:rPr>
        <w:t xml:space="preserve">; $E) </w:t>
      </w:r>
      <w:r w:rsidRPr="00555D60">
        <w:rPr>
          <w:sz w:val="28"/>
          <w:szCs w:val="28"/>
        </w:rPr>
        <w:t>«ба ҳам омадани одамонро медонист, ки байни худ дар масъалаи ҳуқуқҳо ва умумияти манфиатҳо ноҷуриҳо доранд»</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@120.</w:t>
      </w:r>
    </w:p>
    <w:p w:rsidR="00970E65" w:rsidRPr="00555D60" w:rsidRDefault="00970E65" w:rsidP="00514752">
      <w:pPr>
        <w:contextualSpacing/>
        <w:jc w:val="both"/>
        <w:rPr>
          <w:sz w:val="28"/>
          <w:szCs w:val="28"/>
        </w:rPr>
      </w:pPr>
      <w:r w:rsidRPr="00555D60">
        <w:rPr>
          <w:sz w:val="28"/>
          <w:szCs w:val="28"/>
        </w:rPr>
        <w:t>Ба андешаи Р.</w:t>
      </w:r>
      <w:r w:rsidRPr="00555D60">
        <w:rPr>
          <w:sz w:val="28"/>
          <w:szCs w:val="28"/>
          <w:lang w:val="tg-Cyrl-TJ"/>
        </w:rPr>
        <w:t xml:space="preserve"> </w:t>
      </w:r>
      <w:r w:rsidRPr="00555D60">
        <w:rPr>
          <w:sz w:val="28"/>
          <w:szCs w:val="28"/>
        </w:rPr>
        <w:t xml:space="preserve">Михелс элитаи сиёсӣ маҳсули чист? </w:t>
      </w:r>
    </w:p>
    <w:p w:rsidR="00970E65" w:rsidRPr="00555D60" w:rsidRDefault="00970E65" w:rsidP="00514752">
      <w:pPr>
        <w:contextualSpacing/>
        <w:jc w:val="both"/>
        <w:rPr>
          <w:bCs/>
          <w:sz w:val="28"/>
          <w:szCs w:val="28"/>
        </w:rPr>
      </w:pPr>
      <w:r w:rsidRPr="00555D60">
        <w:rPr>
          <w:bCs/>
          <w:sz w:val="28"/>
          <w:szCs w:val="28"/>
        </w:rPr>
        <w:t>$A) «</w:t>
      </w:r>
      <w:r w:rsidRPr="00555D60">
        <w:rPr>
          <w:sz w:val="28"/>
          <w:szCs w:val="28"/>
        </w:rPr>
        <w:t>гурӯҳи ҳукумрон» ва «синфи идоракунанда»</w:t>
      </w:r>
      <w:r w:rsidRPr="00555D60">
        <w:rPr>
          <w:bCs/>
          <w:sz w:val="28"/>
          <w:szCs w:val="28"/>
        </w:rPr>
        <w:t>;</w:t>
      </w:r>
      <w:r w:rsidRPr="00555D60">
        <w:rPr>
          <w:bCs/>
          <w:sz w:val="28"/>
          <w:szCs w:val="28"/>
          <w:lang w:val="tg-Cyrl-TJ"/>
        </w:rPr>
        <w:t xml:space="preserve"> </w:t>
      </w:r>
      <w:r w:rsidRPr="00555D60">
        <w:rPr>
          <w:bCs/>
          <w:sz w:val="28"/>
          <w:szCs w:val="28"/>
        </w:rPr>
        <w:t>$B) «</w:t>
      </w:r>
      <w:r w:rsidRPr="00555D60">
        <w:rPr>
          <w:sz w:val="28"/>
          <w:szCs w:val="28"/>
        </w:rPr>
        <w:t xml:space="preserve">гурӯҳи ҳукумрон» </w:t>
      </w:r>
      <w:r w:rsidRPr="00555D60">
        <w:rPr>
          <w:bCs/>
          <w:sz w:val="28"/>
          <w:szCs w:val="28"/>
        </w:rPr>
        <w:t xml:space="preserve">ва </w:t>
      </w:r>
      <w:r w:rsidRPr="00555D60">
        <w:rPr>
          <w:sz w:val="28"/>
          <w:szCs w:val="28"/>
        </w:rPr>
        <w:t>«характери элитарии миллат»</w:t>
      </w:r>
      <w:r w:rsidRPr="00555D60">
        <w:rPr>
          <w:bCs/>
          <w:sz w:val="28"/>
          <w:szCs w:val="28"/>
        </w:rPr>
        <w:t xml:space="preserve">; $C) </w:t>
      </w:r>
      <w:r w:rsidRPr="00555D60">
        <w:rPr>
          <w:noProof/>
          <w:sz w:val="28"/>
          <w:szCs w:val="28"/>
        </w:rPr>
        <w:t>«</w:t>
      </w:r>
      <w:r w:rsidRPr="00555D60">
        <w:rPr>
          <w:sz w:val="28"/>
          <w:szCs w:val="28"/>
        </w:rPr>
        <w:t>писихикаи «миллӣ»</w:t>
      </w:r>
      <w:r w:rsidRPr="00555D60">
        <w:rPr>
          <w:bCs/>
          <w:sz w:val="28"/>
          <w:szCs w:val="28"/>
        </w:rPr>
        <w:t xml:space="preserve">; $D) </w:t>
      </w:r>
      <w:r w:rsidRPr="00555D60">
        <w:rPr>
          <w:sz w:val="28"/>
          <w:szCs w:val="28"/>
        </w:rPr>
        <w:t>«характери элитарии миллат»</w:t>
      </w:r>
      <w:r w:rsidRPr="00555D60">
        <w:rPr>
          <w:bCs/>
          <w:sz w:val="28"/>
          <w:szCs w:val="28"/>
        </w:rPr>
        <w:t xml:space="preserve">; $E) </w:t>
      </w:r>
      <w:r w:rsidRPr="00555D60">
        <w:rPr>
          <w:noProof/>
          <w:sz w:val="28"/>
          <w:szCs w:val="28"/>
        </w:rPr>
        <w:t>«</w:t>
      </w:r>
      <w:r w:rsidRPr="00555D60">
        <w:rPr>
          <w:sz w:val="28"/>
          <w:szCs w:val="28"/>
        </w:rPr>
        <w:t>писихикаи «миллӣ» ва «характери элитарии миллат»</w:t>
      </w:r>
      <w:r w:rsidRPr="00555D60">
        <w:rPr>
          <w:bCs/>
          <w:sz w:val="28"/>
          <w:szCs w:val="28"/>
        </w:rPr>
        <w:t>;</w:t>
      </w:r>
    </w:p>
    <w:p w:rsidR="00970E65" w:rsidRPr="00555D60" w:rsidRDefault="00970E65" w:rsidP="00514752">
      <w:pPr>
        <w:contextualSpacing/>
        <w:jc w:val="both"/>
        <w:rPr>
          <w:sz w:val="28"/>
          <w:szCs w:val="28"/>
        </w:rPr>
      </w:pPr>
      <w:r w:rsidRPr="00555D60">
        <w:rPr>
          <w:bCs/>
          <w:sz w:val="28"/>
          <w:szCs w:val="28"/>
        </w:rPr>
        <w:t>@121.</w:t>
      </w:r>
    </w:p>
    <w:p w:rsidR="00970E65" w:rsidRPr="00555D60" w:rsidRDefault="00970E65" w:rsidP="00514752">
      <w:pPr>
        <w:contextualSpacing/>
        <w:jc w:val="both"/>
        <w:rPr>
          <w:sz w:val="28"/>
          <w:szCs w:val="28"/>
        </w:rPr>
      </w:pPr>
      <w:r w:rsidRPr="00555D60">
        <w:rPr>
          <w:sz w:val="28"/>
          <w:szCs w:val="28"/>
        </w:rPr>
        <w:t>Р.</w:t>
      </w:r>
      <w:r w:rsidRPr="00555D60">
        <w:rPr>
          <w:sz w:val="28"/>
          <w:szCs w:val="28"/>
          <w:lang w:val="tg-Cyrl-TJ"/>
        </w:rPr>
        <w:t xml:space="preserve"> </w:t>
      </w:r>
      <w:r w:rsidRPr="00555D60">
        <w:rPr>
          <w:sz w:val="28"/>
          <w:szCs w:val="28"/>
        </w:rPr>
        <w:t xml:space="preserve">Михелс дар таркиби синфи ҳукумрон вобаста ба шароити махсуси таърихи кадом элементҳоро махсус ишора мекунад? </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сиёсӣ, иқтисодӣ ва зеҳнӣ</w:t>
      </w:r>
      <w:r w:rsidRPr="00555D60">
        <w:rPr>
          <w:bCs/>
          <w:sz w:val="28"/>
          <w:szCs w:val="28"/>
        </w:rPr>
        <w:t>; $B) динӣ, иқтисодӣ ва идеологӣ; $C) «</w:t>
      </w:r>
      <w:r w:rsidRPr="00555D60">
        <w:rPr>
          <w:sz w:val="28"/>
          <w:szCs w:val="28"/>
        </w:rPr>
        <w:t>сиёсӣ-иқтисодӣ», «сиёсӣ-зеҳнӣ», ё ин ки «иродаи синфи сиёсӣ»</w:t>
      </w:r>
      <w:r w:rsidRPr="00555D60">
        <w:rPr>
          <w:bCs/>
          <w:sz w:val="28"/>
          <w:szCs w:val="28"/>
        </w:rPr>
        <w:t xml:space="preserve">; $D) «сиёсӣ-динӣ», «сиёсӣ-иқтисодӣ» ва ё «сиёсӣ-идеологӣ»; $E) «сиёсӣ-динӣ», «сиёсӣ-иқтисодӣ» </w:t>
      </w:r>
      <w:r w:rsidRPr="00555D60">
        <w:rPr>
          <w:sz w:val="28"/>
          <w:szCs w:val="28"/>
        </w:rPr>
        <w:t>ё ин ки</w:t>
      </w:r>
      <w:r w:rsidRPr="00555D60">
        <w:rPr>
          <w:sz w:val="28"/>
          <w:szCs w:val="28"/>
          <w:lang w:val="tg-Cyrl-TJ"/>
        </w:rPr>
        <w:t xml:space="preserve"> </w:t>
      </w:r>
      <w:r w:rsidRPr="00555D60">
        <w:rPr>
          <w:sz w:val="28"/>
          <w:szCs w:val="28"/>
        </w:rPr>
        <w:t>«иродаи синфи сиёсӣ»</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@122.</w:t>
      </w:r>
    </w:p>
    <w:p w:rsidR="00970E65" w:rsidRPr="00555D60" w:rsidRDefault="00970E65" w:rsidP="00514752">
      <w:pPr>
        <w:contextualSpacing/>
        <w:jc w:val="both"/>
        <w:rPr>
          <w:bCs/>
          <w:sz w:val="28"/>
          <w:szCs w:val="28"/>
        </w:rPr>
      </w:pPr>
      <w:r w:rsidRPr="00555D60">
        <w:rPr>
          <w:bCs/>
          <w:sz w:val="28"/>
          <w:szCs w:val="28"/>
        </w:rPr>
        <w:t>Назарияҳои муосири элитологияро нишон диҳед.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 xml:space="preserve">назарияи элита, </w:t>
      </w:r>
      <w:r w:rsidRPr="00555D60">
        <w:rPr>
          <w:bCs/>
          <w:sz w:val="28"/>
          <w:szCs w:val="28"/>
        </w:rPr>
        <w:t xml:space="preserve">назарияи арзишии элита, </w:t>
      </w:r>
      <w:r w:rsidRPr="00555D60">
        <w:rPr>
          <w:sz w:val="28"/>
          <w:szCs w:val="28"/>
        </w:rPr>
        <w:t xml:space="preserve">назарияи элитарии демократия, </w:t>
      </w:r>
      <w:r w:rsidRPr="00555D60">
        <w:rPr>
          <w:bCs/>
          <w:sz w:val="28"/>
          <w:szCs w:val="28"/>
        </w:rPr>
        <w:t xml:space="preserve">назарияи плюралистии элита; $B) </w:t>
      </w:r>
      <w:r w:rsidRPr="00555D60">
        <w:rPr>
          <w:sz w:val="28"/>
          <w:szCs w:val="28"/>
        </w:rPr>
        <w:t xml:space="preserve">назарияи элитарии демократия, </w:t>
      </w:r>
      <w:r w:rsidRPr="00555D60">
        <w:rPr>
          <w:bCs/>
          <w:sz w:val="28"/>
          <w:szCs w:val="28"/>
        </w:rPr>
        <w:t xml:space="preserve">назарияи плюралистии элита, назарияи либералии чапи элита, </w:t>
      </w:r>
      <w:r w:rsidRPr="00555D60">
        <w:rPr>
          <w:sz w:val="28"/>
          <w:szCs w:val="28"/>
        </w:rPr>
        <w:t>консепсияи неоэлитизм, доктринаҳои техмократӣ, неоконсервативии элитаи сиёсӣ ва ғайра</w:t>
      </w:r>
      <w:r w:rsidRPr="00555D60">
        <w:rPr>
          <w:bCs/>
          <w:sz w:val="28"/>
          <w:szCs w:val="28"/>
        </w:rPr>
        <w:t xml:space="preserve">; $C) </w:t>
      </w:r>
      <w:r w:rsidRPr="00555D60">
        <w:rPr>
          <w:sz w:val="28"/>
          <w:szCs w:val="28"/>
        </w:rPr>
        <w:t xml:space="preserve">назарияи элита, </w:t>
      </w:r>
      <w:r w:rsidRPr="00555D60">
        <w:rPr>
          <w:bCs/>
          <w:sz w:val="28"/>
          <w:szCs w:val="28"/>
        </w:rPr>
        <w:t xml:space="preserve">назарияи арзишии элита, </w:t>
      </w:r>
      <w:r w:rsidRPr="00555D60">
        <w:rPr>
          <w:sz w:val="28"/>
          <w:szCs w:val="28"/>
        </w:rPr>
        <w:t xml:space="preserve">назарияи элитарии демократия, </w:t>
      </w:r>
      <w:r w:rsidRPr="00555D60">
        <w:rPr>
          <w:bCs/>
          <w:sz w:val="28"/>
          <w:szCs w:val="28"/>
        </w:rPr>
        <w:t xml:space="preserve">назарияи плюралистии элита, назарияи либералии чапи элита; $D) назарияи элита, </w:t>
      </w:r>
      <w:r w:rsidRPr="00555D60">
        <w:rPr>
          <w:sz w:val="28"/>
          <w:szCs w:val="28"/>
        </w:rPr>
        <w:t xml:space="preserve">назарияи элитарии демократия, </w:t>
      </w:r>
      <w:r w:rsidRPr="00555D60">
        <w:rPr>
          <w:bCs/>
          <w:sz w:val="28"/>
          <w:szCs w:val="28"/>
        </w:rPr>
        <w:t xml:space="preserve">назарияи плюралистии элита, назарияи либералии чапи элита, </w:t>
      </w:r>
      <w:r w:rsidRPr="00555D60">
        <w:rPr>
          <w:sz w:val="28"/>
          <w:szCs w:val="28"/>
        </w:rPr>
        <w:t>консепсияи неоэлитизм, доктринаҳои техмократӣ</w:t>
      </w:r>
      <w:r w:rsidRPr="00555D60">
        <w:rPr>
          <w:bCs/>
          <w:sz w:val="28"/>
          <w:szCs w:val="28"/>
        </w:rPr>
        <w:t>; $E)</w:t>
      </w:r>
      <w:r w:rsidRPr="00555D60">
        <w:rPr>
          <w:sz w:val="28"/>
          <w:szCs w:val="28"/>
        </w:rPr>
        <w:t xml:space="preserve">назарияи элитарии демократия, </w:t>
      </w:r>
      <w:r w:rsidRPr="00555D60">
        <w:rPr>
          <w:bCs/>
          <w:sz w:val="28"/>
          <w:szCs w:val="28"/>
        </w:rPr>
        <w:t xml:space="preserve">назарияи плюралистии элита, назарияи либералии чапи элита, </w:t>
      </w:r>
      <w:r w:rsidRPr="00555D60">
        <w:rPr>
          <w:sz w:val="28"/>
          <w:szCs w:val="28"/>
        </w:rPr>
        <w:t>консепсияи неоэлитизм, доктринаҳои техмократӣ</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@123.</w:t>
      </w:r>
    </w:p>
    <w:p w:rsidR="00970E65" w:rsidRPr="00555D60" w:rsidRDefault="00970E65" w:rsidP="00514752">
      <w:pPr>
        <w:contextualSpacing/>
        <w:jc w:val="both"/>
        <w:rPr>
          <w:bCs/>
          <w:sz w:val="28"/>
          <w:szCs w:val="28"/>
        </w:rPr>
      </w:pPr>
      <w:r w:rsidRPr="00555D60">
        <w:rPr>
          <w:bCs/>
          <w:sz w:val="28"/>
          <w:szCs w:val="28"/>
        </w:rPr>
        <w:t>Асосгузоронии назарияи элитаи муосирро нишон диҳед?</w:t>
      </w:r>
    </w:p>
    <w:p w:rsidR="00970E65" w:rsidRPr="00555D60" w:rsidRDefault="00970E65" w:rsidP="00514752">
      <w:pPr>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ва Р.</w:t>
      </w:r>
      <w:r w:rsidRPr="00555D60">
        <w:rPr>
          <w:bCs/>
          <w:sz w:val="28"/>
          <w:szCs w:val="28"/>
          <w:lang w:val="tg-Cyrl-TJ"/>
        </w:rPr>
        <w:t xml:space="preserve"> </w:t>
      </w:r>
      <w:r w:rsidRPr="00555D60">
        <w:rPr>
          <w:bCs/>
          <w:sz w:val="28"/>
          <w:szCs w:val="28"/>
        </w:rPr>
        <w:t xml:space="preserve">Михелс; $B) </w:t>
      </w:r>
      <w:r w:rsidRPr="00555D60">
        <w:rPr>
          <w:sz w:val="28"/>
          <w:szCs w:val="28"/>
        </w:rPr>
        <w:t>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$C) 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В.</w:t>
      </w:r>
      <w:r w:rsidRPr="00555D60">
        <w:rPr>
          <w:sz w:val="28"/>
          <w:szCs w:val="28"/>
          <w:lang w:val="tg-Cyrl-TJ"/>
        </w:rPr>
        <w:t xml:space="preserve"> </w:t>
      </w:r>
      <w:r w:rsidRPr="00555D60">
        <w:rPr>
          <w:sz w:val="28"/>
          <w:szCs w:val="28"/>
        </w:rPr>
        <w:t>Ропке ва Ортега-и-Гассет</w:t>
      </w:r>
      <w:r w:rsidRPr="00555D60">
        <w:rPr>
          <w:bCs/>
          <w:sz w:val="28"/>
          <w:szCs w:val="28"/>
        </w:rPr>
        <w:t>; $E)</w:t>
      </w:r>
      <w:r w:rsidRPr="00555D60">
        <w:rPr>
          <w:bCs/>
          <w:sz w:val="28"/>
          <w:szCs w:val="28"/>
          <w:lang w:val="tg-Cyrl-TJ"/>
        </w:rPr>
        <w:t xml:space="preserve"> </w:t>
      </w:r>
      <w:r w:rsidRPr="00555D60">
        <w:rPr>
          <w:sz w:val="28"/>
          <w:szCs w:val="28"/>
        </w:rPr>
        <w:t>В.</w:t>
      </w:r>
      <w:r w:rsidRPr="00555D60">
        <w:rPr>
          <w:sz w:val="28"/>
          <w:szCs w:val="28"/>
          <w:lang w:val="tg-Cyrl-TJ"/>
        </w:rPr>
        <w:t xml:space="preserve"> </w:t>
      </w:r>
      <w:r w:rsidRPr="00555D60">
        <w:rPr>
          <w:sz w:val="28"/>
          <w:szCs w:val="28"/>
        </w:rPr>
        <w:t xml:space="preserve">Ропке ва </w:t>
      </w:r>
      <w:r w:rsidRPr="00555D60">
        <w:rPr>
          <w:bCs/>
          <w:sz w:val="28"/>
          <w:szCs w:val="28"/>
        </w:rPr>
        <w:t>Р.</w:t>
      </w:r>
      <w:r w:rsidRPr="00555D60">
        <w:rPr>
          <w:bCs/>
          <w:sz w:val="28"/>
          <w:szCs w:val="28"/>
          <w:lang w:val="tg-Cyrl-TJ"/>
        </w:rPr>
        <w:t xml:space="preserve"> </w:t>
      </w:r>
      <w:r w:rsidRPr="00555D60">
        <w:rPr>
          <w:bCs/>
          <w:sz w:val="28"/>
          <w:szCs w:val="28"/>
        </w:rPr>
        <w:t xml:space="preserve">Михелс; </w:t>
      </w:r>
    </w:p>
    <w:p w:rsidR="00970E65" w:rsidRPr="00555D60" w:rsidRDefault="00970E65" w:rsidP="00514752">
      <w:pPr>
        <w:contextualSpacing/>
        <w:jc w:val="both"/>
        <w:rPr>
          <w:bCs/>
          <w:sz w:val="28"/>
          <w:szCs w:val="28"/>
        </w:rPr>
      </w:pPr>
      <w:r w:rsidRPr="00555D60">
        <w:rPr>
          <w:bCs/>
          <w:sz w:val="28"/>
          <w:szCs w:val="28"/>
        </w:rPr>
        <w:t>@124.</w:t>
      </w:r>
    </w:p>
    <w:p w:rsidR="00970E65" w:rsidRPr="00555D60" w:rsidRDefault="00970E65" w:rsidP="00514752">
      <w:pPr>
        <w:contextualSpacing/>
        <w:jc w:val="both"/>
        <w:rPr>
          <w:bCs/>
          <w:sz w:val="28"/>
          <w:szCs w:val="28"/>
        </w:rPr>
      </w:pPr>
      <w:r w:rsidRPr="00555D60">
        <w:rPr>
          <w:bCs/>
          <w:sz w:val="28"/>
          <w:szCs w:val="28"/>
        </w:rPr>
        <w:t>Намояндагони назарияи арзишии элитаро нишон диҳед?</w:t>
      </w:r>
    </w:p>
    <w:p w:rsidR="00970E65" w:rsidRPr="00555D60" w:rsidRDefault="00970E65" w:rsidP="00514752">
      <w:pPr>
        <w:contextualSpacing/>
        <w:jc w:val="both"/>
        <w:rPr>
          <w:bCs/>
          <w:sz w:val="28"/>
          <w:szCs w:val="28"/>
        </w:rPr>
      </w:pPr>
      <w:r w:rsidRPr="00555D60">
        <w:rPr>
          <w:bCs/>
          <w:sz w:val="28"/>
          <w:szCs w:val="28"/>
        </w:rPr>
        <w:t>$A) Г.</w:t>
      </w:r>
      <w:r w:rsidRPr="00555D60">
        <w:rPr>
          <w:bCs/>
          <w:sz w:val="28"/>
          <w:szCs w:val="28"/>
          <w:lang w:val="tg-Cyrl-TJ"/>
        </w:rPr>
        <w:t xml:space="preserve"> </w:t>
      </w:r>
      <w:r w:rsidRPr="00555D60">
        <w:rPr>
          <w:bCs/>
          <w:sz w:val="28"/>
          <w:szCs w:val="28"/>
        </w:rPr>
        <w:t>Моска ва Р.</w:t>
      </w:r>
      <w:r w:rsidRPr="00555D60">
        <w:rPr>
          <w:bCs/>
          <w:sz w:val="28"/>
          <w:szCs w:val="28"/>
          <w:lang w:val="tg-Cyrl-TJ"/>
        </w:rPr>
        <w:t xml:space="preserve"> </w:t>
      </w:r>
      <w:r w:rsidRPr="00555D60">
        <w:rPr>
          <w:bCs/>
          <w:sz w:val="28"/>
          <w:szCs w:val="28"/>
        </w:rPr>
        <w:t xml:space="preserve">Михелс; $B) </w:t>
      </w:r>
      <w:r w:rsidRPr="00555D60">
        <w:rPr>
          <w:sz w:val="28"/>
          <w:szCs w:val="28"/>
        </w:rPr>
        <w:t>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$C) 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В.</w:t>
      </w:r>
      <w:r w:rsidRPr="00555D60">
        <w:rPr>
          <w:sz w:val="28"/>
          <w:szCs w:val="28"/>
          <w:lang w:val="tg-Cyrl-TJ"/>
        </w:rPr>
        <w:t xml:space="preserve"> </w:t>
      </w:r>
      <w:r w:rsidRPr="00555D60">
        <w:rPr>
          <w:sz w:val="28"/>
          <w:szCs w:val="28"/>
        </w:rPr>
        <w:t>Ропке ва Ортега-и-Гассет</w:t>
      </w:r>
      <w:r w:rsidRPr="00555D60">
        <w:rPr>
          <w:bCs/>
          <w:sz w:val="28"/>
          <w:szCs w:val="28"/>
        </w:rPr>
        <w:t xml:space="preserve">; $E) </w:t>
      </w:r>
      <w:r w:rsidRPr="00555D60">
        <w:rPr>
          <w:sz w:val="28"/>
          <w:szCs w:val="28"/>
        </w:rPr>
        <w:t>В.</w:t>
      </w:r>
      <w:r w:rsidRPr="00555D60">
        <w:rPr>
          <w:sz w:val="28"/>
          <w:szCs w:val="28"/>
          <w:lang w:val="tg-Cyrl-TJ"/>
        </w:rPr>
        <w:t xml:space="preserve"> </w:t>
      </w:r>
      <w:r w:rsidRPr="00555D60">
        <w:rPr>
          <w:sz w:val="28"/>
          <w:szCs w:val="28"/>
        </w:rPr>
        <w:t xml:space="preserve">Ропке ва </w:t>
      </w:r>
      <w:r w:rsidRPr="00555D60">
        <w:rPr>
          <w:bCs/>
          <w:sz w:val="28"/>
          <w:szCs w:val="28"/>
        </w:rPr>
        <w:t>Р.</w:t>
      </w:r>
      <w:r w:rsidRPr="00555D60">
        <w:rPr>
          <w:bCs/>
          <w:sz w:val="28"/>
          <w:szCs w:val="28"/>
          <w:lang w:val="tg-Cyrl-TJ"/>
        </w:rPr>
        <w:t xml:space="preserve"> </w:t>
      </w:r>
      <w:r w:rsidRPr="00555D60">
        <w:rPr>
          <w:bCs/>
          <w:sz w:val="28"/>
          <w:szCs w:val="28"/>
        </w:rPr>
        <w:t xml:space="preserve">Михелс; </w:t>
      </w:r>
    </w:p>
    <w:p w:rsidR="00970E65" w:rsidRPr="00555D60" w:rsidRDefault="00970E65" w:rsidP="00514752">
      <w:pPr>
        <w:contextualSpacing/>
        <w:jc w:val="both"/>
        <w:rPr>
          <w:bCs/>
          <w:sz w:val="28"/>
          <w:szCs w:val="28"/>
        </w:rPr>
      </w:pPr>
      <w:r w:rsidRPr="00555D60">
        <w:rPr>
          <w:bCs/>
          <w:sz w:val="28"/>
          <w:szCs w:val="28"/>
        </w:rPr>
        <w:t>@125.</w:t>
      </w:r>
    </w:p>
    <w:p w:rsidR="00970E65" w:rsidRPr="00555D60" w:rsidRDefault="00970E65" w:rsidP="00514752">
      <w:pPr>
        <w:contextualSpacing/>
        <w:jc w:val="both"/>
        <w:rPr>
          <w:bCs/>
          <w:sz w:val="28"/>
          <w:szCs w:val="28"/>
        </w:rPr>
      </w:pPr>
      <w:r w:rsidRPr="00555D60">
        <w:rPr>
          <w:color w:val="000000"/>
          <w:sz w:val="28"/>
          <w:szCs w:val="28"/>
        </w:rPr>
        <w:t>Андешаи зерин: «демократия бештар майл ба рақобати антиэлитарӣ дорад, лекин на то ба охир ба идораи хаёлии элита ва омма. Мо дарк мекунем, ки демократия элитаро ба вуҷуд намеорад, лекин медонем, ки бо роҳҳои гуногун ва нав, элитаи сохта пайдо мегардад» ба кӣ таълуқ дорад, нишон диҳед?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Ортега-и-Гассет</w:t>
      </w:r>
      <w:r w:rsidRPr="00555D60">
        <w:rPr>
          <w:bCs/>
          <w:sz w:val="28"/>
          <w:szCs w:val="28"/>
        </w:rPr>
        <w:t>;</w:t>
      </w:r>
      <w:r w:rsidRPr="00555D60">
        <w:rPr>
          <w:bCs/>
          <w:sz w:val="28"/>
          <w:szCs w:val="28"/>
          <w:lang w:val="tg-Cyrl-TJ"/>
        </w:rPr>
        <w:t xml:space="preserve"> </w:t>
      </w:r>
      <w:r w:rsidRPr="00555D60">
        <w:rPr>
          <w:bCs/>
          <w:sz w:val="28"/>
          <w:szCs w:val="28"/>
        </w:rPr>
        <w:t>$B) Р.</w:t>
      </w:r>
      <w:r w:rsidRPr="00555D60">
        <w:rPr>
          <w:bCs/>
          <w:sz w:val="28"/>
          <w:szCs w:val="28"/>
          <w:lang w:val="tg-Cyrl-TJ"/>
        </w:rPr>
        <w:t xml:space="preserve"> </w:t>
      </w:r>
      <w:r w:rsidRPr="00555D60">
        <w:rPr>
          <w:bCs/>
          <w:sz w:val="28"/>
          <w:szCs w:val="28"/>
        </w:rPr>
        <w:t>Михелс; $C) В.</w:t>
      </w:r>
      <w:r w:rsidRPr="00555D60">
        <w:rPr>
          <w:bCs/>
          <w:sz w:val="28"/>
          <w:szCs w:val="28"/>
          <w:lang w:val="tg-Cyrl-TJ"/>
        </w:rPr>
        <w:t xml:space="preserve"> </w:t>
      </w:r>
      <w:r w:rsidRPr="00555D60">
        <w:rPr>
          <w:bCs/>
          <w:sz w:val="28"/>
          <w:szCs w:val="28"/>
        </w:rPr>
        <w:t xml:space="preserve">Парето; $D) </w:t>
      </w:r>
      <w:r w:rsidRPr="00555D60">
        <w:rPr>
          <w:color w:val="000000"/>
          <w:sz w:val="28"/>
          <w:szCs w:val="28"/>
        </w:rPr>
        <w:t>Карл Мангейм</w:t>
      </w:r>
      <w:r w:rsidRPr="00555D60">
        <w:rPr>
          <w:bCs/>
          <w:sz w:val="28"/>
          <w:szCs w:val="28"/>
        </w:rPr>
        <w:t xml:space="preserve">; $E) </w:t>
      </w:r>
      <w:r w:rsidRPr="00555D60">
        <w:rPr>
          <w:sz w:val="28"/>
          <w:szCs w:val="28"/>
        </w:rPr>
        <w:t>В.</w:t>
      </w:r>
      <w:r w:rsidRPr="00555D60">
        <w:rPr>
          <w:sz w:val="28"/>
          <w:szCs w:val="28"/>
          <w:lang w:val="tg-Cyrl-TJ"/>
        </w:rPr>
        <w:t xml:space="preserve"> </w:t>
      </w:r>
      <w:r w:rsidRPr="00555D60">
        <w:rPr>
          <w:sz w:val="28"/>
          <w:szCs w:val="28"/>
        </w:rPr>
        <w:t>Ропке</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@126.</w:t>
      </w:r>
    </w:p>
    <w:p w:rsidR="00970E65" w:rsidRPr="00555D60" w:rsidRDefault="00970E65" w:rsidP="00514752">
      <w:pPr>
        <w:contextualSpacing/>
        <w:jc w:val="both"/>
        <w:rPr>
          <w:bCs/>
          <w:sz w:val="28"/>
          <w:szCs w:val="28"/>
        </w:rPr>
      </w:pPr>
      <w:r w:rsidRPr="00555D60">
        <w:rPr>
          <w:bCs/>
          <w:sz w:val="28"/>
          <w:szCs w:val="28"/>
        </w:rPr>
        <w:t xml:space="preserve">Назарияи плюралистии элита дар заминаи кадом консепсия ба вуҷуд омадааст? </w:t>
      </w:r>
    </w:p>
    <w:p w:rsidR="00970E65" w:rsidRPr="00555D60" w:rsidRDefault="00970E65" w:rsidP="00514752">
      <w:pPr>
        <w:contextualSpacing/>
        <w:jc w:val="both"/>
        <w:rPr>
          <w:bCs/>
          <w:sz w:val="28"/>
          <w:szCs w:val="28"/>
        </w:rPr>
      </w:pPr>
      <w:r w:rsidRPr="00555D60">
        <w:rPr>
          <w:bCs/>
          <w:sz w:val="28"/>
          <w:szCs w:val="28"/>
        </w:rPr>
        <w:t xml:space="preserve">$A) консепсии плюрализми элита; $B) консепсии плюрализми сиёсӣ; $C) консепсии плюрализми идеологӣ; $D) консепсии элитаризм; $E) консепсии плюрализми иҷтимоӣ; </w:t>
      </w:r>
    </w:p>
    <w:p w:rsidR="00970E65" w:rsidRPr="00555D60" w:rsidRDefault="00970E65" w:rsidP="00514752">
      <w:pPr>
        <w:contextualSpacing/>
        <w:jc w:val="both"/>
        <w:rPr>
          <w:bCs/>
          <w:sz w:val="28"/>
          <w:szCs w:val="28"/>
        </w:rPr>
      </w:pPr>
      <w:r w:rsidRPr="00555D60">
        <w:rPr>
          <w:bCs/>
          <w:sz w:val="28"/>
          <w:szCs w:val="28"/>
        </w:rPr>
        <w:t>@127.</w:t>
      </w:r>
    </w:p>
    <w:p w:rsidR="00970E65" w:rsidRPr="00555D60" w:rsidRDefault="00970E65" w:rsidP="00514752">
      <w:pPr>
        <w:contextualSpacing/>
        <w:jc w:val="both"/>
        <w:rPr>
          <w:bCs/>
          <w:sz w:val="28"/>
          <w:szCs w:val="28"/>
        </w:rPr>
      </w:pPr>
      <w:r w:rsidRPr="00555D60">
        <w:rPr>
          <w:bCs/>
          <w:sz w:val="28"/>
          <w:szCs w:val="28"/>
        </w:rPr>
        <w:t>Намояндагони назарияи плюралистии элита киҳо баромад мекунанд, нишон диҳед?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Р.</w:t>
      </w:r>
      <w:r w:rsidRPr="00555D60">
        <w:rPr>
          <w:sz w:val="28"/>
          <w:szCs w:val="28"/>
          <w:lang w:val="tg-Cyrl-TJ"/>
        </w:rPr>
        <w:t xml:space="preserve"> </w:t>
      </w:r>
      <w:r w:rsidRPr="00555D60">
        <w:rPr>
          <w:sz w:val="28"/>
          <w:szCs w:val="28"/>
        </w:rPr>
        <w:t>Дай, С.</w:t>
      </w:r>
      <w:r w:rsidRPr="00555D60">
        <w:rPr>
          <w:sz w:val="28"/>
          <w:szCs w:val="28"/>
          <w:lang w:val="tg-Cyrl-TJ"/>
        </w:rPr>
        <w:t xml:space="preserve"> </w:t>
      </w:r>
      <w:r w:rsidRPr="00555D60">
        <w:rPr>
          <w:sz w:val="28"/>
          <w:szCs w:val="28"/>
        </w:rPr>
        <w:t>Келлер, О.</w:t>
      </w:r>
      <w:r w:rsidRPr="00555D60">
        <w:rPr>
          <w:sz w:val="28"/>
          <w:szCs w:val="28"/>
          <w:lang w:val="tg-Cyrl-TJ"/>
        </w:rPr>
        <w:t xml:space="preserve"> </w:t>
      </w:r>
      <w:r w:rsidRPr="00555D60">
        <w:rPr>
          <w:sz w:val="28"/>
          <w:szCs w:val="28"/>
        </w:rPr>
        <w:t>Штаммер ва Д.</w:t>
      </w:r>
      <w:r w:rsidRPr="00555D60">
        <w:rPr>
          <w:sz w:val="28"/>
          <w:szCs w:val="28"/>
          <w:lang w:val="tg-Cyrl-TJ"/>
        </w:rPr>
        <w:t xml:space="preserve"> </w:t>
      </w:r>
      <w:r w:rsidRPr="00555D60">
        <w:rPr>
          <w:sz w:val="28"/>
          <w:szCs w:val="28"/>
        </w:rPr>
        <w:t>Рисмен</w:t>
      </w:r>
      <w:r w:rsidRPr="00555D60">
        <w:rPr>
          <w:bCs/>
          <w:sz w:val="28"/>
          <w:szCs w:val="28"/>
        </w:rPr>
        <w:t xml:space="preserve">; $B) </w:t>
      </w:r>
      <w:r w:rsidRPr="00555D60">
        <w:rPr>
          <w:sz w:val="28"/>
          <w:szCs w:val="28"/>
        </w:rPr>
        <w:t>Р.</w:t>
      </w:r>
      <w:r w:rsidRPr="00555D60">
        <w:rPr>
          <w:sz w:val="28"/>
          <w:szCs w:val="28"/>
          <w:lang w:val="tg-Cyrl-TJ"/>
        </w:rPr>
        <w:t xml:space="preserve"> </w:t>
      </w:r>
      <w:r w:rsidRPr="00555D60">
        <w:rPr>
          <w:sz w:val="28"/>
          <w:szCs w:val="28"/>
        </w:rPr>
        <w:t>Дай, 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xml:space="preserve">; $C) </w:t>
      </w:r>
      <w:r w:rsidRPr="00555D60">
        <w:rPr>
          <w:sz w:val="28"/>
          <w:szCs w:val="28"/>
        </w:rPr>
        <w:t>С.</w:t>
      </w:r>
      <w:r w:rsidRPr="00555D60">
        <w:rPr>
          <w:sz w:val="28"/>
          <w:szCs w:val="28"/>
          <w:lang w:val="tg-Cyrl-TJ"/>
        </w:rPr>
        <w:t xml:space="preserve"> </w:t>
      </w:r>
      <w:r w:rsidRPr="00555D60">
        <w:rPr>
          <w:sz w:val="28"/>
          <w:szCs w:val="28"/>
        </w:rPr>
        <w:t xml:space="preserve">Келлер, </w:t>
      </w:r>
      <w:r w:rsidRPr="00555D60">
        <w:rPr>
          <w:bCs/>
          <w:sz w:val="28"/>
          <w:szCs w:val="28"/>
        </w:rPr>
        <w:t>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О.</w:t>
      </w:r>
      <w:r w:rsidRPr="00555D60">
        <w:rPr>
          <w:sz w:val="28"/>
          <w:szCs w:val="28"/>
          <w:lang w:val="tg-Cyrl-TJ"/>
        </w:rPr>
        <w:t xml:space="preserve"> </w:t>
      </w:r>
      <w:r w:rsidRPr="00555D60">
        <w:rPr>
          <w:sz w:val="28"/>
          <w:szCs w:val="28"/>
        </w:rPr>
        <w:t>Штаммер, В.</w:t>
      </w:r>
      <w:r w:rsidRPr="00555D60">
        <w:rPr>
          <w:sz w:val="28"/>
          <w:szCs w:val="28"/>
          <w:lang w:val="tg-Cyrl-TJ"/>
        </w:rPr>
        <w:t xml:space="preserve"> </w:t>
      </w:r>
      <w:r w:rsidRPr="00555D60">
        <w:rPr>
          <w:sz w:val="28"/>
          <w:szCs w:val="28"/>
        </w:rPr>
        <w:t>Ропке ва Ортега-и-Гассет</w:t>
      </w:r>
      <w:r w:rsidRPr="00555D60">
        <w:rPr>
          <w:bCs/>
          <w:sz w:val="28"/>
          <w:szCs w:val="28"/>
        </w:rPr>
        <w:t xml:space="preserve">; $E) </w:t>
      </w:r>
      <w:r w:rsidRPr="00555D60">
        <w:rPr>
          <w:sz w:val="28"/>
          <w:szCs w:val="28"/>
        </w:rPr>
        <w:t>Д.</w:t>
      </w:r>
      <w:r w:rsidRPr="00555D60">
        <w:rPr>
          <w:sz w:val="28"/>
          <w:szCs w:val="28"/>
          <w:lang w:val="tg-Cyrl-TJ"/>
        </w:rPr>
        <w:t xml:space="preserve"> </w:t>
      </w:r>
      <w:r w:rsidRPr="00555D60">
        <w:rPr>
          <w:sz w:val="28"/>
          <w:szCs w:val="28"/>
        </w:rPr>
        <w:t>Рисмен, В.</w:t>
      </w:r>
      <w:r w:rsidRPr="00555D60">
        <w:rPr>
          <w:sz w:val="28"/>
          <w:szCs w:val="28"/>
          <w:lang w:val="tg-Cyrl-TJ"/>
        </w:rPr>
        <w:t xml:space="preserve"> </w:t>
      </w:r>
      <w:r w:rsidRPr="00555D60">
        <w:rPr>
          <w:sz w:val="28"/>
          <w:szCs w:val="28"/>
        </w:rPr>
        <w:t xml:space="preserve">Ропке ва </w:t>
      </w:r>
      <w:r w:rsidRPr="00555D60">
        <w:rPr>
          <w:bCs/>
          <w:sz w:val="28"/>
          <w:szCs w:val="28"/>
        </w:rPr>
        <w:t>Р.</w:t>
      </w:r>
      <w:r w:rsidRPr="00555D60">
        <w:rPr>
          <w:bCs/>
          <w:sz w:val="28"/>
          <w:szCs w:val="28"/>
          <w:lang w:val="tg-Cyrl-TJ"/>
        </w:rPr>
        <w:t xml:space="preserve"> </w:t>
      </w:r>
      <w:r w:rsidRPr="00555D60">
        <w:rPr>
          <w:bCs/>
          <w:sz w:val="28"/>
          <w:szCs w:val="28"/>
        </w:rPr>
        <w:t>Михелс;</w:t>
      </w:r>
    </w:p>
    <w:p w:rsidR="00970E65" w:rsidRPr="00555D60" w:rsidRDefault="00970E65" w:rsidP="00514752">
      <w:pPr>
        <w:contextualSpacing/>
        <w:jc w:val="both"/>
        <w:rPr>
          <w:bCs/>
          <w:sz w:val="28"/>
          <w:szCs w:val="28"/>
        </w:rPr>
      </w:pPr>
      <w:r w:rsidRPr="00555D60">
        <w:rPr>
          <w:bCs/>
          <w:sz w:val="28"/>
          <w:szCs w:val="28"/>
        </w:rPr>
        <w:t>@128.</w:t>
      </w:r>
    </w:p>
    <w:p w:rsidR="00970E65" w:rsidRPr="00555D60" w:rsidRDefault="00970E65" w:rsidP="00514752">
      <w:pPr>
        <w:contextualSpacing/>
        <w:jc w:val="both"/>
        <w:rPr>
          <w:bCs/>
          <w:sz w:val="28"/>
          <w:szCs w:val="28"/>
        </w:rPr>
      </w:pPr>
      <w:r w:rsidRPr="00555D60">
        <w:rPr>
          <w:sz w:val="28"/>
          <w:szCs w:val="28"/>
        </w:rPr>
        <w:t>Таркиби плюрализми элита</w:t>
      </w:r>
      <w:r w:rsidRPr="00555D60">
        <w:rPr>
          <w:sz w:val="28"/>
          <w:szCs w:val="28"/>
          <w:lang w:val="tg-Cyrl-TJ"/>
        </w:rPr>
        <w:t>ро</w:t>
      </w:r>
      <w:r w:rsidRPr="00555D60">
        <w:rPr>
          <w:sz w:val="28"/>
          <w:szCs w:val="28"/>
        </w:rPr>
        <w:t xml:space="preserve"> баён намоед?</w:t>
      </w:r>
    </w:p>
    <w:p w:rsidR="00970E65" w:rsidRPr="00555D60" w:rsidRDefault="00970E65" w:rsidP="00514752">
      <w:pPr>
        <w:contextualSpacing/>
        <w:jc w:val="both"/>
        <w:rPr>
          <w:bCs/>
          <w:sz w:val="28"/>
          <w:szCs w:val="28"/>
        </w:rPr>
      </w:pPr>
      <w:r w:rsidRPr="00555D60">
        <w:rPr>
          <w:bCs/>
          <w:sz w:val="28"/>
          <w:szCs w:val="28"/>
        </w:rPr>
        <w:t xml:space="preserve">$A) аз </w:t>
      </w:r>
      <w:r w:rsidRPr="00555D60">
        <w:rPr>
          <w:bCs/>
          <w:sz w:val="28"/>
          <w:szCs w:val="28"/>
          <w:lang w:val="tg-Cyrl-TJ"/>
        </w:rPr>
        <w:t xml:space="preserve">шакл ва </w:t>
      </w:r>
      <w:r w:rsidRPr="00555D60">
        <w:rPr>
          <w:bCs/>
          <w:sz w:val="28"/>
          <w:szCs w:val="28"/>
        </w:rPr>
        <w:t>навъҳои плюрализм таркиб ёфтааст; $B) аз муносибатҳои гуногун</w:t>
      </w:r>
      <w:r w:rsidRPr="00555D60">
        <w:rPr>
          <w:bCs/>
          <w:sz w:val="28"/>
          <w:szCs w:val="28"/>
          <w:lang w:val="tg-Cyrl-TJ"/>
        </w:rPr>
        <w:t xml:space="preserve"> ва умумиятҳои иҷтимоӣ</w:t>
      </w:r>
      <w:r w:rsidRPr="00555D60">
        <w:rPr>
          <w:bCs/>
          <w:sz w:val="28"/>
          <w:szCs w:val="28"/>
        </w:rPr>
        <w:t xml:space="preserve">; $C) </w:t>
      </w:r>
      <w:r w:rsidRPr="00555D60">
        <w:rPr>
          <w:sz w:val="28"/>
          <w:szCs w:val="28"/>
        </w:rPr>
        <w:t>гуногуни тақсими меҳнат</w:t>
      </w:r>
      <w:r w:rsidRPr="00555D60">
        <w:rPr>
          <w:bCs/>
          <w:sz w:val="28"/>
          <w:szCs w:val="28"/>
        </w:rPr>
        <w:t xml:space="preserve">; $D) </w:t>
      </w:r>
      <w:r w:rsidRPr="00555D60">
        <w:rPr>
          <w:sz w:val="28"/>
          <w:szCs w:val="28"/>
        </w:rPr>
        <w:t>таркиби иҷтимоӣ</w:t>
      </w:r>
      <w:r w:rsidRPr="00555D60">
        <w:rPr>
          <w:sz w:val="28"/>
          <w:szCs w:val="28"/>
          <w:lang w:val="tg-Cyrl-TJ"/>
        </w:rPr>
        <w:t>, психологӣ</w:t>
      </w:r>
      <w:r w:rsidRPr="00555D60">
        <w:rPr>
          <w:bCs/>
          <w:sz w:val="28"/>
          <w:szCs w:val="28"/>
        </w:rPr>
        <w:t xml:space="preserve">; $E) </w:t>
      </w:r>
      <w:r w:rsidRPr="00555D60">
        <w:rPr>
          <w:sz w:val="28"/>
          <w:szCs w:val="28"/>
        </w:rPr>
        <w:t>гуногуни тақсими меҳнат ва таркиби иҷтимоии ҷомеа</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@129.</w:t>
      </w:r>
    </w:p>
    <w:p w:rsidR="00970E65" w:rsidRPr="00555D60" w:rsidRDefault="00970E65" w:rsidP="00514752">
      <w:pPr>
        <w:contextualSpacing/>
        <w:jc w:val="both"/>
        <w:rPr>
          <w:bCs/>
          <w:sz w:val="28"/>
          <w:szCs w:val="28"/>
        </w:rPr>
      </w:pPr>
      <w:r w:rsidRPr="00555D60">
        <w:rPr>
          <w:bCs/>
          <w:sz w:val="28"/>
          <w:szCs w:val="28"/>
        </w:rPr>
        <w:t xml:space="preserve">Намояндагони назарияи либералии чапи элитаро нишон диҳед? </w:t>
      </w:r>
    </w:p>
    <w:p w:rsidR="00970E65" w:rsidRPr="00555D60" w:rsidRDefault="00970E65" w:rsidP="00514752">
      <w:pPr>
        <w:contextualSpacing/>
        <w:jc w:val="both"/>
        <w:rPr>
          <w:bCs/>
          <w:sz w:val="28"/>
          <w:szCs w:val="28"/>
        </w:rPr>
      </w:pPr>
      <w:r w:rsidRPr="00555D60">
        <w:rPr>
          <w:bCs/>
          <w:sz w:val="28"/>
          <w:szCs w:val="28"/>
        </w:rPr>
        <w:t xml:space="preserve">$A) </w:t>
      </w:r>
      <w:r w:rsidRPr="00555D60">
        <w:rPr>
          <w:color w:val="000000"/>
          <w:sz w:val="28"/>
          <w:szCs w:val="28"/>
        </w:rPr>
        <w:t xml:space="preserve">Чарлз </w:t>
      </w:r>
      <w:r w:rsidRPr="00555D60">
        <w:rPr>
          <w:sz w:val="28"/>
          <w:szCs w:val="28"/>
        </w:rPr>
        <w:t>Райтом Миллс ва Р.Михелс</w:t>
      </w:r>
      <w:r w:rsidRPr="00555D60">
        <w:rPr>
          <w:bCs/>
          <w:sz w:val="28"/>
          <w:szCs w:val="28"/>
        </w:rPr>
        <w:t xml:space="preserve">; $B) </w:t>
      </w:r>
      <w:r w:rsidRPr="00555D60">
        <w:rPr>
          <w:sz w:val="28"/>
          <w:szCs w:val="28"/>
        </w:rPr>
        <w:t>Р.</w:t>
      </w:r>
      <w:r w:rsidRPr="00555D60">
        <w:rPr>
          <w:sz w:val="28"/>
          <w:szCs w:val="28"/>
          <w:lang w:val="tg-Cyrl-TJ"/>
        </w:rPr>
        <w:t xml:space="preserve"> </w:t>
      </w:r>
      <w:r w:rsidRPr="00555D60">
        <w:rPr>
          <w:sz w:val="28"/>
          <w:szCs w:val="28"/>
        </w:rPr>
        <w:t>Дай, 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xml:space="preserve">; $C) </w:t>
      </w:r>
      <w:r w:rsidRPr="00555D60">
        <w:rPr>
          <w:sz w:val="28"/>
          <w:szCs w:val="28"/>
        </w:rPr>
        <w:t>С.</w:t>
      </w:r>
      <w:r w:rsidRPr="00555D60">
        <w:rPr>
          <w:sz w:val="28"/>
          <w:szCs w:val="28"/>
          <w:lang w:val="tg-Cyrl-TJ"/>
        </w:rPr>
        <w:t xml:space="preserve"> </w:t>
      </w:r>
      <w:r w:rsidRPr="00555D60">
        <w:rPr>
          <w:sz w:val="28"/>
          <w:szCs w:val="28"/>
        </w:rPr>
        <w:t xml:space="preserve">Келлер, </w:t>
      </w:r>
      <w:r w:rsidRPr="00555D60">
        <w:rPr>
          <w:bCs/>
          <w:sz w:val="28"/>
          <w:szCs w:val="28"/>
        </w:rPr>
        <w:t>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О.</w:t>
      </w:r>
      <w:r w:rsidRPr="00555D60">
        <w:rPr>
          <w:sz w:val="28"/>
          <w:szCs w:val="28"/>
          <w:lang w:val="tg-Cyrl-TJ"/>
        </w:rPr>
        <w:t xml:space="preserve"> </w:t>
      </w:r>
      <w:r w:rsidRPr="00555D60">
        <w:rPr>
          <w:sz w:val="28"/>
          <w:szCs w:val="28"/>
        </w:rPr>
        <w:t>Штаммер, В.</w:t>
      </w:r>
      <w:r w:rsidRPr="00555D60">
        <w:rPr>
          <w:sz w:val="28"/>
          <w:szCs w:val="28"/>
          <w:lang w:val="tg-Cyrl-TJ"/>
        </w:rPr>
        <w:t xml:space="preserve"> </w:t>
      </w:r>
      <w:r w:rsidRPr="00555D60">
        <w:rPr>
          <w:sz w:val="28"/>
          <w:szCs w:val="28"/>
        </w:rPr>
        <w:t>Ропке ва Ортега-и-Гассет</w:t>
      </w:r>
      <w:r w:rsidRPr="00555D60">
        <w:rPr>
          <w:bCs/>
          <w:sz w:val="28"/>
          <w:szCs w:val="28"/>
        </w:rPr>
        <w:t xml:space="preserve">; $E) </w:t>
      </w:r>
      <w:r w:rsidRPr="00555D60">
        <w:rPr>
          <w:sz w:val="28"/>
          <w:szCs w:val="28"/>
        </w:rPr>
        <w:t>Д.</w:t>
      </w:r>
      <w:r w:rsidRPr="00555D60">
        <w:rPr>
          <w:sz w:val="28"/>
          <w:szCs w:val="28"/>
          <w:lang w:val="tg-Cyrl-TJ"/>
        </w:rPr>
        <w:t xml:space="preserve"> </w:t>
      </w:r>
      <w:r w:rsidRPr="00555D60">
        <w:rPr>
          <w:sz w:val="28"/>
          <w:szCs w:val="28"/>
        </w:rPr>
        <w:t>Рисмен, В.</w:t>
      </w:r>
      <w:r w:rsidRPr="00555D60">
        <w:rPr>
          <w:sz w:val="28"/>
          <w:szCs w:val="28"/>
          <w:lang w:val="tg-Cyrl-TJ"/>
        </w:rPr>
        <w:t xml:space="preserve"> </w:t>
      </w:r>
      <w:r w:rsidRPr="00555D60">
        <w:rPr>
          <w:sz w:val="28"/>
          <w:szCs w:val="28"/>
        </w:rPr>
        <w:t xml:space="preserve">Ропке ва </w:t>
      </w:r>
      <w:r w:rsidRPr="00555D60">
        <w:rPr>
          <w:bCs/>
          <w:sz w:val="28"/>
          <w:szCs w:val="28"/>
        </w:rPr>
        <w:t>Р.</w:t>
      </w:r>
      <w:r w:rsidRPr="00555D60">
        <w:rPr>
          <w:bCs/>
          <w:sz w:val="28"/>
          <w:szCs w:val="28"/>
          <w:lang w:val="tg-Cyrl-TJ"/>
        </w:rPr>
        <w:t xml:space="preserve"> </w:t>
      </w:r>
      <w:r w:rsidRPr="00555D60">
        <w:rPr>
          <w:bCs/>
          <w:sz w:val="28"/>
          <w:szCs w:val="28"/>
        </w:rPr>
        <w:t>Михелс;</w:t>
      </w:r>
    </w:p>
    <w:p w:rsidR="00970E65" w:rsidRPr="00555D60" w:rsidRDefault="00970E65" w:rsidP="00514752">
      <w:pPr>
        <w:contextualSpacing/>
        <w:jc w:val="both"/>
        <w:rPr>
          <w:sz w:val="28"/>
          <w:szCs w:val="28"/>
        </w:rPr>
      </w:pPr>
      <w:r w:rsidRPr="00555D60">
        <w:rPr>
          <w:sz w:val="28"/>
          <w:szCs w:val="28"/>
        </w:rPr>
        <w:t xml:space="preserve">@130. </w:t>
      </w:r>
    </w:p>
    <w:p w:rsidR="00970E65" w:rsidRPr="00555D60" w:rsidRDefault="00970E65" w:rsidP="00514752">
      <w:pPr>
        <w:contextualSpacing/>
        <w:jc w:val="both"/>
        <w:rPr>
          <w:sz w:val="28"/>
          <w:szCs w:val="28"/>
        </w:rPr>
      </w:pPr>
      <w:r w:rsidRPr="00555D60">
        <w:rPr>
          <w:sz w:val="28"/>
          <w:szCs w:val="28"/>
        </w:rPr>
        <w:t>Шаклҳои асосии сарвариро нишон диҳед.</w:t>
      </w:r>
    </w:p>
    <w:p w:rsidR="00970E65" w:rsidRPr="00555D60" w:rsidRDefault="00970E65" w:rsidP="00514752">
      <w:pPr>
        <w:contextualSpacing/>
        <w:jc w:val="both"/>
        <w:rPr>
          <w:sz w:val="28"/>
          <w:szCs w:val="28"/>
        </w:rPr>
      </w:pPr>
      <w:r w:rsidRPr="00555D60">
        <w:rPr>
          <w:sz w:val="28"/>
          <w:szCs w:val="28"/>
        </w:rPr>
        <w:t>$A) сарварии асосӣ; $B) сарварии ғайриасосӣ; $</w:t>
      </w:r>
      <w:r w:rsidRPr="00555D60">
        <w:rPr>
          <w:sz w:val="28"/>
          <w:szCs w:val="28"/>
          <w:lang w:val="en-US"/>
        </w:rPr>
        <w:t>C</w:t>
      </w:r>
      <w:r w:rsidRPr="00555D60">
        <w:rPr>
          <w:sz w:val="28"/>
          <w:szCs w:val="28"/>
        </w:rPr>
        <w:t>) сарварии мутаносиб ва пайваста; $D) сарварии қонунӣ ва ғайриқонунӣ; $E) сарварии феълӣ (расмӣ) ва сарварии ғайрифеълӣ;</w:t>
      </w:r>
    </w:p>
    <w:p w:rsidR="00970E65" w:rsidRPr="00555D60" w:rsidRDefault="00970E65" w:rsidP="00514752">
      <w:pPr>
        <w:contextualSpacing/>
        <w:jc w:val="both"/>
        <w:rPr>
          <w:sz w:val="28"/>
          <w:szCs w:val="28"/>
        </w:rPr>
      </w:pPr>
      <w:r w:rsidRPr="00555D60">
        <w:rPr>
          <w:sz w:val="28"/>
          <w:szCs w:val="28"/>
        </w:rPr>
        <w:t>@131.</w:t>
      </w:r>
    </w:p>
    <w:p w:rsidR="00970E65" w:rsidRPr="00555D60" w:rsidRDefault="00970E65" w:rsidP="00514752">
      <w:pPr>
        <w:contextualSpacing/>
        <w:jc w:val="both"/>
        <w:rPr>
          <w:sz w:val="28"/>
          <w:szCs w:val="28"/>
        </w:rPr>
      </w:pPr>
      <w:r w:rsidRPr="00555D60">
        <w:rPr>
          <w:sz w:val="28"/>
          <w:szCs w:val="28"/>
        </w:rPr>
        <w:t xml:space="preserve">Вазифаҳои асосии сарвари сиёсиро номбар намоед. </w:t>
      </w:r>
    </w:p>
    <w:p w:rsidR="00970E65" w:rsidRPr="00555D60" w:rsidRDefault="00970E65" w:rsidP="00514752">
      <w:pPr>
        <w:contextualSpacing/>
        <w:jc w:val="both"/>
        <w:rPr>
          <w:sz w:val="28"/>
          <w:szCs w:val="28"/>
        </w:rPr>
      </w:pPr>
      <w:r w:rsidRPr="00555D60">
        <w:rPr>
          <w:sz w:val="28"/>
          <w:szCs w:val="28"/>
        </w:rPr>
        <w:t>$A) қабули қарори самаранок; ҳимоягарӣ ва ҳакамии иҷтимоӣ; пайвасти ҳокимият ва омма, ба ҳадди ақал расонидани бегонагии мардум аз ҳокимият; сафарбарии оммабарои воқеигардонии мақсадҳои сиёсӣ; $B) таъмини муттаҳидии ҷомеа; ҳимоягарӣ ва ҳакамии иҷтимоӣ; пайвасти ҳокимият ва омма, ба ҳадди ақал расонидани бегонагии мардум аз ҳокимият; сафарбарии оммабарои воқеигардонии мақсадҳои сиёсӣ; сохти сиёсиро ҳаққи қонунӣ бахшидан; $</w:t>
      </w:r>
      <w:r w:rsidRPr="00555D60">
        <w:rPr>
          <w:sz w:val="28"/>
          <w:szCs w:val="28"/>
          <w:lang w:val="en-US"/>
        </w:rPr>
        <w:t>C</w:t>
      </w:r>
      <w:r w:rsidRPr="00555D60">
        <w:rPr>
          <w:sz w:val="28"/>
          <w:szCs w:val="28"/>
        </w:rPr>
        <w:t>) таъмини муттаҳидии ҷомеа; қабули қарори самаранок; ба ҳадди ақал расонидани бегонагии мардум аз ҳокимият; сафарбарии оммабарои воқеигардонии мақсадҳои сиёсӣ; сохти сиёсиро ҳаққи қонунӣ бахшидан; $D) таъмини муттаҳидии ҷомеа; қабули қарори самаранок; ҳимоягарӣ ва ҳакамии иҷтимоӣ; пайвасти ҳокимият ва омма, ба ҳадди ақал расонидани бегонагии мардум аз ҳокимият; $E) таъмини муттаҳидии ҷомеа; қабули қарори самаранок; ҳимоягарӣ ва ҳакамии иҷтимоӣ; пайвасти ҳокимият ва омма, ба ҳадди ақал расонидани бегонагии мардум аз ҳокимият; сафарбарии омма барои воқеигардонии мақсадҳои сиёсӣ; сохти сиёсиро ҳаққи қонунӣ бахшидан;</w:t>
      </w:r>
    </w:p>
    <w:p w:rsidR="00970E65" w:rsidRPr="00555D60" w:rsidRDefault="00970E65" w:rsidP="00514752">
      <w:pPr>
        <w:contextualSpacing/>
        <w:jc w:val="both"/>
        <w:rPr>
          <w:sz w:val="28"/>
          <w:szCs w:val="28"/>
        </w:rPr>
      </w:pPr>
      <w:r w:rsidRPr="00555D60">
        <w:rPr>
          <w:sz w:val="28"/>
          <w:szCs w:val="28"/>
        </w:rPr>
        <w:t xml:space="preserve">@132. </w:t>
      </w:r>
    </w:p>
    <w:p w:rsidR="00970E65" w:rsidRPr="00555D60" w:rsidRDefault="00970E65" w:rsidP="00514752">
      <w:pPr>
        <w:contextualSpacing/>
        <w:jc w:val="both"/>
        <w:rPr>
          <w:sz w:val="28"/>
          <w:szCs w:val="28"/>
        </w:rPr>
      </w:pPr>
      <w:r w:rsidRPr="00555D60">
        <w:rPr>
          <w:sz w:val="28"/>
          <w:szCs w:val="28"/>
        </w:rPr>
        <w:t>Мафҳуми «элита»-ро шарҳ диҳед.</w:t>
      </w:r>
    </w:p>
    <w:p w:rsidR="00970E65" w:rsidRPr="00555D60" w:rsidRDefault="00970E65" w:rsidP="00514752">
      <w:pPr>
        <w:contextualSpacing/>
        <w:jc w:val="both"/>
        <w:rPr>
          <w:sz w:val="28"/>
          <w:szCs w:val="28"/>
        </w:rPr>
      </w:pPr>
      <w:r w:rsidRPr="00555D60">
        <w:rPr>
          <w:sz w:val="28"/>
          <w:szCs w:val="28"/>
        </w:rPr>
        <w:t>$A) мафҳуми «элита» аз забони немисӣ гирифта шуда, маънои интихобшудагонро дорад; $B) мафҳуми «элита» аз забони италявӣ гирифта шуда, маънои баргузидагонро дорад; $</w:t>
      </w:r>
      <w:r w:rsidRPr="00555D60">
        <w:rPr>
          <w:sz w:val="28"/>
          <w:szCs w:val="28"/>
          <w:lang w:val="en-US"/>
        </w:rPr>
        <w:t>C</w:t>
      </w:r>
      <w:r w:rsidRPr="00555D60">
        <w:rPr>
          <w:sz w:val="28"/>
          <w:szCs w:val="28"/>
        </w:rPr>
        <w:t>) мафҳуми «элита» аз забони франсавӣ гирифта шуда, маънои беҳтаринҳо, баргузидагон, интихобшудагонро дорад; $D) мафҳуми «элита» аз забони франсавӣ гирифта шудааст; $E) мафҳуми «элита» маънои баргузидагонро дорад;</w:t>
      </w:r>
    </w:p>
    <w:p w:rsidR="00970E65" w:rsidRPr="00555D60" w:rsidRDefault="00970E65" w:rsidP="00514752">
      <w:pPr>
        <w:contextualSpacing/>
        <w:jc w:val="both"/>
        <w:rPr>
          <w:sz w:val="28"/>
          <w:szCs w:val="28"/>
        </w:rPr>
      </w:pPr>
      <w:r w:rsidRPr="00555D60">
        <w:rPr>
          <w:sz w:val="28"/>
          <w:szCs w:val="28"/>
        </w:rPr>
        <w:t>@133.</w:t>
      </w:r>
    </w:p>
    <w:p w:rsidR="00970E65" w:rsidRPr="00555D60" w:rsidRDefault="00970E65" w:rsidP="00514752">
      <w:pPr>
        <w:contextualSpacing/>
        <w:jc w:val="both"/>
        <w:rPr>
          <w:sz w:val="28"/>
          <w:szCs w:val="28"/>
        </w:rPr>
      </w:pPr>
      <w:r w:rsidRPr="00555D60">
        <w:rPr>
          <w:sz w:val="28"/>
          <w:szCs w:val="28"/>
        </w:rPr>
        <w:t xml:space="preserve">Муҳаққиқони машҳури назарияи классики элитаро номбар намоед. </w:t>
      </w:r>
    </w:p>
    <w:p w:rsidR="00970E65" w:rsidRPr="00555D60" w:rsidRDefault="00970E65" w:rsidP="00514752">
      <w:pPr>
        <w:contextualSpacing/>
        <w:jc w:val="both"/>
        <w:rPr>
          <w:sz w:val="28"/>
          <w:szCs w:val="28"/>
        </w:rPr>
      </w:pPr>
      <w:r w:rsidRPr="00555D60">
        <w:rPr>
          <w:sz w:val="28"/>
          <w:szCs w:val="28"/>
        </w:rPr>
        <w:t>$A) Г.Моска, М.Вебер, Макиавелли; $B) Моска, Вебер; $</w:t>
      </w:r>
      <w:r w:rsidRPr="00555D60">
        <w:rPr>
          <w:sz w:val="28"/>
          <w:szCs w:val="28"/>
          <w:lang w:val="en-US"/>
        </w:rPr>
        <w:t>C</w:t>
      </w:r>
      <w:r w:rsidRPr="00555D60">
        <w:rPr>
          <w:sz w:val="28"/>
          <w:szCs w:val="28"/>
        </w:rPr>
        <w:t>) Маркс ва Энгелс; $D) В.Парето, Г. Моска, Р. Михелс; $E) Токвил, Фукуяма, Дюверже;</w:t>
      </w:r>
    </w:p>
    <w:p w:rsidR="00970E65" w:rsidRPr="00555D60" w:rsidRDefault="00970E65" w:rsidP="00514752">
      <w:pPr>
        <w:contextualSpacing/>
        <w:jc w:val="both"/>
        <w:rPr>
          <w:sz w:val="28"/>
          <w:szCs w:val="28"/>
        </w:rPr>
      </w:pPr>
      <w:r w:rsidRPr="00555D60">
        <w:rPr>
          <w:sz w:val="28"/>
          <w:szCs w:val="28"/>
        </w:rPr>
        <w:t xml:space="preserve">@134. </w:t>
      </w:r>
    </w:p>
    <w:p w:rsidR="00970E65" w:rsidRPr="00555D60" w:rsidRDefault="00970E65" w:rsidP="00514752">
      <w:pPr>
        <w:contextualSpacing/>
        <w:jc w:val="both"/>
        <w:rPr>
          <w:sz w:val="28"/>
          <w:szCs w:val="28"/>
        </w:rPr>
      </w:pPr>
      <w:r w:rsidRPr="00555D60">
        <w:rPr>
          <w:sz w:val="28"/>
          <w:szCs w:val="28"/>
        </w:rPr>
        <w:t xml:space="preserve">Ибораи «қонуни оҳанини олигархия»-ро шарҳ диҳед. </w:t>
      </w:r>
    </w:p>
    <w:p w:rsidR="00970E65" w:rsidRPr="00555D60" w:rsidRDefault="00970E65" w:rsidP="00514752">
      <w:pPr>
        <w:contextualSpacing/>
        <w:jc w:val="both"/>
        <w:rPr>
          <w:sz w:val="28"/>
          <w:szCs w:val="28"/>
        </w:rPr>
      </w:pPr>
      <w:r w:rsidRPr="00555D60">
        <w:rPr>
          <w:sz w:val="28"/>
          <w:szCs w:val="28"/>
        </w:rPr>
        <w:t>$A) аз аъзоёни қаторӣ ҷудо гардида, элитаи ҳизбиро ташкил намудани дастгоҳи ҳизб; $B) аз аъзоёни қаторӣ ҷудо гардида, элитаи ҳизбиро ташкил намудани дастгоҳи ҳизб, ки демократияро ба олигархия табдил медиҳад; $</w:t>
      </w:r>
      <w:r w:rsidRPr="00555D60">
        <w:rPr>
          <w:sz w:val="28"/>
          <w:szCs w:val="28"/>
          <w:lang w:val="en-US"/>
        </w:rPr>
        <w:t>C</w:t>
      </w:r>
      <w:r w:rsidRPr="00555D60">
        <w:rPr>
          <w:sz w:val="28"/>
          <w:szCs w:val="28"/>
        </w:rPr>
        <w:t>) элитаи ҳизбиро ташкил намудани дастгоҳи ҳизб, ки демократияро ба олигархия табдил медиҳад; $D) аз аъзоёни қаторӣ ҷудо гардида, демократияро ба олигархия табдил додан; $E) аз омма ҷудо гардида, элитаи навиро ташкил намудан;</w:t>
      </w:r>
    </w:p>
    <w:p w:rsidR="00970E65" w:rsidRPr="00555D60" w:rsidRDefault="00970E65" w:rsidP="00514752">
      <w:pPr>
        <w:contextualSpacing/>
        <w:jc w:val="both"/>
        <w:rPr>
          <w:sz w:val="28"/>
          <w:szCs w:val="28"/>
        </w:rPr>
      </w:pPr>
      <w:r w:rsidRPr="00555D60">
        <w:rPr>
          <w:sz w:val="28"/>
          <w:szCs w:val="28"/>
        </w:rPr>
        <w:t>@135.</w:t>
      </w:r>
    </w:p>
    <w:p w:rsidR="00970E65" w:rsidRPr="00555D60" w:rsidRDefault="00970E65" w:rsidP="00F31B74">
      <w:pPr>
        <w:spacing w:before="480"/>
        <w:contextualSpacing/>
        <w:jc w:val="both"/>
        <w:rPr>
          <w:bCs/>
          <w:sz w:val="28"/>
          <w:szCs w:val="28"/>
        </w:rPr>
      </w:pPr>
      <w:r w:rsidRPr="00555D60">
        <w:rPr>
          <w:bCs/>
          <w:sz w:val="28"/>
          <w:szCs w:val="28"/>
        </w:rPr>
        <w:t>Мафҳуми «элитаи сиёсӣ»-ро Г.Н. Зокиров чигуна таъриф додааст, муайян намоед?</w:t>
      </w:r>
    </w:p>
    <w:p w:rsidR="00970E65" w:rsidRPr="00555D60" w:rsidRDefault="00970E65" w:rsidP="00F31B74">
      <w:pPr>
        <w:spacing w:before="480"/>
        <w:contextualSpacing/>
        <w:jc w:val="both"/>
        <w:rPr>
          <w:bCs/>
          <w:sz w:val="28"/>
          <w:szCs w:val="28"/>
        </w:rPr>
      </w:pPr>
      <w:r w:rsidRPr="00555D60">
        <w:rPr>
          <w:bCs/>
          <w:sz w:val="28"/>
          <w:szCs w:val="28"/>
        </w:rPr>
        <w:t xml:space="preserve">$A) элитаи сиёсӣ - ин маҷмуи идоракунандагонро фаро мегирад; $B) </w:t>
      </w:r>
      <w:r w:rsidRPr="00555D60">
        <w:rPr>
          <w:sz w:val="28"/>
          <w:szCs w:val="28"/>
        </w:rPr>
        <w:t>элитаи сиёсӣ - ин гуруҳи калони иҷтимоӣ, соҳиби сатҳи муайяни таъсири сиёсӣ ва сарчашмаи асосии кадрҳои идоракунанда барои институтҳои ҳокимият ё давлат ва ё ҷамъият мебошад, номида мешавад</w:t>
      </w:r>
      <w:r w:rsidRPr="00555D60">
        <w:rPr>
          <w:bCs/>
          <w:sz w:val="28"/>
          <w:szCs w:val="28"/>
        </w:rPr>
        <w:t xml:space="preserve">; $C) элитаи сиёсӣ – ин доираи муайяни </w:t>
      </w:r>
      <w:r w:rsidRPr="00555D60">
        <w:rPr>
          <w:sz w:val="28"/>
          <w:szCs w:val="28"/>
        </w:rPr>
        <w:t>иҷтимоӣ, соҳиби сатҳи муайяни таъсири сиёсӣ мебошад</w:t>
      </w:r>
      <w:r w:rsidRPr="00555D60">
        <w:rPr>
          <w:bCs/>
          <w:sz w:val="28"/>
          <w:szCs w:val="28"/>
        </w:rPr>
        <w:t xml:space="preserve">; $D)элитаи сиёсӣ ин доираи муайяни сиёсӣ ва иҷтимоиро фаро мегирад; $E) элитаи сиёсӣ қисми намоёни ҷомеа, табақа, гуруҳ, ҳаракати сиёсӣ ва ғайра ки соҳиби сифатҳои баланди корӣ ва касбӣ малакаю маҳорат, ақли солим мебошанд ва бо хусусиятҳои худ аз аз атрофиён фарқ мекунанд; </w:t>
      </w:r>
    </w:p>
    <w:p w:rsidR="00970E65" w:rsidRPr="00555D60" w:rsidRDefault="00970E65" w:rsidP="00514752">
      <w:pPr>
        <w:contextualSpacing/>
        <w:jc w:val="both"/>
        <w:rPr>
          <w:sz w:val="28"/>
          <w:szCs w:val="28"/>
        </w:rPr>
      </w:pPr>
      <w:r w:rsidRPr="00555D60">
        <w:rPr>
          <w:sz w:val="28"/>
          <w:szCs w:val="28"/>
        </w:rPr>
        <w:t xml:space="preserve">@136. </w:t>
      </w:r>
    </w:p>
    <w:p w:rsidR="00970E65" w:rsidRPr="00555D60" w:rsidRDefault="00970E65" w:rsidP="00514752">
      <w:pPr>
        <w:contextualSpacing/>
        <w:jc w:val="both"/>
        <w:rPr>
          <w:sz w:val="28"/>
          <w:szCs w:val="28"/>
        </w:rPr>
      </w:pPr>
      <w:r w:rsidRPr="00555D60">
        <w:rPr>
          <w:sz w:val="28"/>
          <w:szCs w:val="28"/>
        </w:rPr>
        <w:t xml:space="preserve">Хусусиятҳои системаи гилдий ташаккули элитаи сиёсиро </w:t>
      </w:r>
      <w:r w:rsidRPr="00555D60">
        <w:rPr>
          <w:bCs/>
          <w:sz w:val="28"/>
          <w:szCs w:val="28"/>
        </w:rPr>
        <w:t>нишон диҳед?</w:t>
      </w:r>
    </w:p>
    <w:p w:rsidR="00970E65" w:rsidRPr="00555D60" w:rsidRDefault="00970E65" w:rsidP="00E52196">
      <w:pPr>
        <w:contextualSpacing/>
        <w:jc w:val="both"/>
        <w:rPr>
          <w:sz w:val="28"/>
          <w:szCs w:val="28"/>
          <w:lang w:val="tg-Cyrl-TJ"/>
        </w:rPr>
      </w:pPr>
      <w:r w:rsidRPr="00555D60">
        <w:rPr>
          <w:sz w:val="28"/>
          <w:szCs w:val="28"/>
        </w:rPr>
        <w:t>$A) сатҳи баланди институтсионалии раванди таъин ё интихобот; доираи маҳдуди одамоне, ки мансабро интихоб менамоянд; таҷдиди элитаи сиёсӣ; $B) махфияти ташаккули элита; доираи маҳдуди одамоне, ки мансабро интихоб менамоянд ва он бе рақобат аст; таҷдиди элитаи сиёсӣ; $</w:t>
      </w:r>
      <w:r w:rsidRPr="00555D60">
        <w:rPr>
          <w:sz w:val="28"/>
          <w:szCs w:val="28"/>
          <w:lang w:val="en-US"/>
        </w:rPr>
        <w:t>C</w:t>
      </w:r>
      <w:r w:rsidRPr="00555D60">
        <w:rPr>
          <w:sz w:val="28"/>
          <w:szCs w:val="28"/>
        </w:rPr>
        <w:t>) махфияти ташаккули элита; сатҳи баланди институтсионалии раванди таъин ё интихобот;доираи маҳдуди одамоне, ки мансабро интихоб менамоянд ва он бе рақобат аст; таҷдиди элитаи сиёсӣ; $D) махфияти ташаккули элита; сатҳи баланди институтсионалии раванди таъин ё интихобот; таҷдиди элитаи сиёсӣ; $E) сатҳи баланди институтсионалии раванди таъин ё интихобот; доираи маҳдуди одамоне, ки мансабро интихоб менамоянд ва он бе рақобат аст</w:t>
      </w:r>
      <w:r w:rsidRPr="00555D60">
        <w:rPr>
          <w:sz w:val="28"/>
          <w:szCs w:val="28"/>
          <w:lang w:val="tg-Cyrl-TJ"/>
        </w:rPr>
        <w:t>;</w:t>
      </w:r>
    </w:p>
    <w:p w:rsidR="00970E65" w:rsidRPr="00555D60" w:rsidRDefault="00970E65" w:rsidP="00514752">
      <w:pPr>
        <w:contextualSpacing/>
        <w:jc w:val="both"/>
        <w:rPr>
          <w:sz w:val="28"/>
          <w:szCs w:val="28"/>
        </w:rPr>
      </w:pPr>
      <w:r w:rsidRPr="00555D60">
        <w:rPr>
          <w:sz w:val="28"/>
          <w:szCs w:val="28"/>
        </w:rPr>
        <w:t>@137.</w:t>
      </w:r>
    </w:p>
    <w:p w:rsidR="00970E65" w:rsidRPr="00555D60" w:rsidRDefault="00970E65" w:rsidP="00E52196">
      <w:pPr>
        <w:contextualSpacing/>
        <w:jc w:val="both"/>
        <w:rPr>
          <w:sz w:val="28"/>
          <w:szCs w:val="28"/>
        </w:rPr>
      </w:pPr>
      <w:r w:rsidRPr="00555D60">
        <w:rPr>
          <w:sz w:val="28"/>
          <w:szCs w:val="28"/>
        </w:rPr>
        <w:t xml:space="preserve">Хусусиятҳои асосии системаи антрепренёриро </w:t>
      </w:r>
      <w:r w:rsidRPr="00555D60">
        <w:rPr>
          <w:bCs/>
          <w:sz w:val="28"/>
          <w:szCs w:val="28"/>
        </w:rPr>
        <w:t>нишон диҳед?</w:t>
      </w:r>
    </w:p>
    <w:p w:rsidR="00970E65" w:rsidRPr="00555D60" w:rsidRDefault="00970E65" w:rsidP="00E52196">
      <w:pPr>
        <w:contextualSpacing/>
        <w:jc w:val="both"/>
        <w:rPr>
          <w:sz w:val="28"/>
          <w:szCs w:val="28"/>
          <w:lang w:val="tg-Cyrl-TJ"/>
        </w:rPr>
      </w:pPr>
      <w:r w:rsidRPr="00555D60">
        <w:rPr>
          <w:sz w:val="28"/>
          <w:szCs w:val="28"/>
        </w:rPr>
        <w:t>$A) имкониятҳои васеи ташаккули элитаро дорад; монеаҳои институтсионалӣ хеле каманд; ҳангоми ташаккули элита мавқеи одамони гуногун ба эътибор гирифта намешавад; сатҳи рақобат баланд мегардад; $B) хосияти кушода дошта, имкониятҳои васеи ташаккули элитаро дорад; монеаҳои институтсионалӣ хеле каманд; ҳангоми ташаккули элита мавқеи одамони гуногун ба эътибор гирифта мешавад; сатҳи рақобат баланд мегардад; $</w:t>
      </w:r>
      <w:r w:rsidRPr="00555D60">
        <w:rPr>
          <w:sz w:val="28"/>
          <w:szCs w:val="28"/>
          <w:lang w:val="en-US"/>
        </w:rPr>
        <w:t>C</w:t>
      </w:r>
      <w:r w:rsidRPr="00555D60">
        <w:rPr>
          <w:sz w:val="28"/>
          <w:szCs w:val="28"/>
        </w:rPr>
        <w:t>) хосияти кушода дорад; монеаҳои институтсионалӣ хеле каманд; ҳангоми ташаккули элита мавқеи одамони гуногун ба эътибор гирифта мешавад; $D) хосияти кушода дошта, имкониятҳои васеи ташаккули элитаро дорад; ҳангоми ташаккули элитамавқеи одамони гуногун ба эътибор гирифта мешавад; сатҳи рақобат баланд мегардад; $E) хосияти кушода дошта, имкониятҳои васеи ташаккули элитаро дорад; монеаҳои институтсионалӣ каманд</w:t>
      </w:r>
      <w:r w:rsidRPr="00555D60">
        <w:rPr>
          <w:sz w:val="28"/>
          <w:szCs w:val="28"/>
          <w:lang w:val="tg-Cyrl-TJ"/>
        </w:rPr>
        <w:t>;</w:t>
      </w:r>
    </w:p>
    <w:p w:rsidR="00970E65" w:rsidRPr="00555D60" w:rsidRDefault="00970E65" w:rsidP="00514752">
      <w:pPr>
        <w:contextualSpacing/>
        <w:jc w:val="both"/>
        <w:rPr>
          <w:sz w:val="28"/>
          <w:szCs w:val="28"/>
        </w:rPr>
      </w:pPr>
      <w:r w:rsidRPr="00555D60">
        <w:rPr>
          <w:sz w:val="28"/>
          <w:szCs w:val="28"/>
        </w:rPr>
        <w:t>@138.</w:t>
      </w:r>
    </w:p>
    <w:p w:rsidR="00970E65" w:rsidRPr="00555D60" w:rsidRDefault="00970E65" w:rsidP="00514752">
      <w:pPr>
        <w:contextualSpacing/>
        <w:jc w:val="both"/>
        <w:rPr>
          <w:sz w:val="28"/>
          <w:szCs w:val="28"/>
        </w:rPr>
      </w:pPr>
      <w:r w:rsidRPr="00555D60">
        <w:rPr>
          <w:sz w:val="28"/>
          <w:szCs w:val="28"/>
        </w:rPr>
        <w:t>Инсон чӣ гуна умумият аст?</w:t>
      </w:r>
    </w:p>
    <w:p w:rsidR="00970E65" w:rsidRPr="00555D60" w:rsidRDefault="00970E65" w:rsidP="00E52196">
      <w:pPr>
        <w:tabs>
          <w:tab w:val="num" w:pos="720"/>
        </w:tabs>
        <w:contextualSpacing/>
        <w:jc w:val="both"/>
        <w:rPr>
          <w:sz w:val="28"/>
          <w:szCs w:val="28"/>
          <w:lang w:val="tg-Cyrl-TJ"/>
        </w:rPr>
      </w:pPr>
      <w:r w:rsidRPr="00555D60">
        <w:rPr>
          <w:sz w:val="28"/>
          <w:szCs w:val="28"/>
        </w:rPr>
        <w:t>$A) инсон умумияти биосотсиологӣ аст; $B) инсон умумияти ҷомеа мебошад; $</w:t>
      </w:r>
      <w:r w:rsidRPr="00555D60">
        <w:rPr>
          <w:sz w:val="28"/>
          <w:szCs w:val="28"/>
          <w:lang w:val="en-US"/>
        </w:rPr>
        <w:t>C</w:t>
      </w:r>
      <w:r w:rsidRPr="00555D60">
        <w:rPr>
          <w:sz w:val="28"/>
          <w:szCs w:val="28"/>
        </w:rPr>
        <w:t>) инсон унсури табиат аст; $D) инсон унсури кайҳон аст; $E) инсон узви ҷомеа намебошад</w:t>
      </w:r>
      <w:r w:rsidRPr="00555D60">
        <w:rPr>
          <w:sz w:val="28"/>
          <w:szCs w:val="28"/>
          <w:lang w:val="tg-Cyrl-TJ"/>
        </w:rPr>
        <w:t>;</w:t>
      </w:r>
    </w:p>
    <w:p w:rsidR="00970E65" w:rsidRPr="00555D60" w:rsidRDefault="00970E65" w:rsidP="00514752">
      <w:pPr>
        <w:contextualSpacing/>
        <w:jc w:val="both"/>
        <w:rPr>
          <w:sz w:val="28"/>
          <w:szCs w:val="28"/>
          <w:lang w:val="tg-Cyrl-TJ"/>
        </w:rPr>
      </w:pPr>
      <w:r w:rsidRPr="00555D60">
        <w:rPr>
          <w:sz w:val="28"/>
          <w:szCs w:val="28"/>
          <w:lang w:val="tg-Cyrl-TJ"/>
        </w:rPr>
        <w:t xml:space="preserve">@139. </w:t>
      </w:r>
    </w:p>
    <w:p w:rsidR="00970E65" w:rsidRPr="00555D60" w:rsidRDefault="00970E65" w:rsidP="00514752">
      <w:pPr>
        <w:contextualSpacing/>
        <w:jc w:val="both"/>
        <w:rPr>
          <w:sz w:val="28"/>
          <w:szCs w:val="28"/>
          <w:lang w:val="tg-Cyrl-TJ"/>
        </w:rPr>
      </w:pPr>
      <w:r w:rsidRPr="00555D60">
        <w:rPr>
          <w:sz w:val="28"/>
          <w:szCs w:val="28"/>
          <w:lang w:val="tg-Cyrl-TJ"/>
        </w:rPr>
        <w:t>Ҷомеа аз чӣ таркиб ёфтааст?</w:t>
      </w:r>
    </w:p>
    <w:p w:rsidR="00970E65" w:rsidRPr="00555D60" w:rsidRDefault="00970E65" w:rsidP="00E52196">
      <w:pPr>
        <w:tabs>
          <w:tab w:val="num" w:pos="720"/>
        </w:tabs>
        <w:contextualSpacing/>
        <w:jc w:val="both"/>
        <w:rPr>
          <w:sz w:val="28"/>
          <w:szCs w:val="28"/>
          <w:lang w:val="tg-Cyrl-TJ"/>
        </w:rPr>
      </w:pPr>
      <w:r w:rsidRPr="00555D60">
        <w:rPr>
          <w:sz w:val="28"/>
          <w:szCs w:val="28"/>
          <w:lang w:val="tg-Cyrl-TJ"/>
        </w:rPr>
        <w:t>$A) ҷомеа аз се кас иборат аст; $B) ҷомеа аз одамон таркиб ёфтааст; $C) ҷомеа аз одамон таркиб наёфтааст; $D) ҷомеа аз унсурони табиат иборат нест; $E) ҷомеа ҷузъе аз табиат мебошад;</w:t>
      </w:r>
    </w:p>
    <w:p w:rsidR="00970E65" w:rsidRPr="00555D60" w:rsidRDefault="00970E65" w:rsidP="00514752">
      <w:pPr>
        <w:contextualSpacing/>
        <w:jc w:val="both"/>
        <w:rPr>
          <w:sz w:val="28"/>
          <w:szCs w:val="28"/>
        </w:rPr>
      </w:pPr>
      <w:r w:rsidRPr="00555D60">
        <w:rPr>
          <w:sz w:val="28"/>
          <w:szCs w:val="28"/>
        </w:rPr>
        <w:t xml:space="preserve">@140. </w:t>
      </w:r>
    </w:p>
    <w:p w:rsidR="00970E65" w:rsidRPr="00555D60" w:rsidRDefault="00970E65" w:rsidP="00514752">
      <w:pPr>
        <w:contextualSpacing/>
        <w:jc w:val="both"/>
        <w:rPr>
          <w:sz w:val="28"/>
          <w:szCs w:val="28"/>
        </w:rPr>
      </w:pPr>
      <w:r w:rsidRPr="00555D60">
        <w:rPr>
          <w:sz w:val="28"/>
          <w:szCs w:val="28"/>
        </w:rPr>
        <w:t>Инсон дар ҷомеа ба кадом навъҳои фаъолият машғул мебошад?</w:t>
      </w:r>
    </w:p>
    <w:p w:rsidR="00970E65" w:rsidRPr="00555D60" w:rsidRDefault="00970E65" w:rsidP="00E52196">
      <w:pPr>
        <w:tabs>
          <w:tab w:val="num" w:pos="720"/>
        </w:tabs>
        <w:contextualSpacing/>
        <w:jc w:val="both"/>
        <w:rPr>
          <w:sz w:val="28"/>
          <w:szCs w:val="28"/>
          <w:lang w:val="tg-Cyrl-TJ"/>
        </w:rPr>
      </w:pPr>
      <w:r w:rsidRPr="00555D60">
        <w:rPr>
          <w:sz w:val="28"/>
          <w:szCs w:val="28"/>
        </w:rPr>
        <w:t>$A) ба фаъолияти сиёсӣ, ҳизбӣ, оилавӣ; $B) расмӣ ва ғайрирасмӣ; $</w:t>
      </w:r>
      <w:r w:rsidRPr="00555D60">
        <w:rPr>
          <w:sz w:val="28"/>
          <w:szCs w:val="28"/>
          <w:lang w:val="en-US"/>
        </w:rPr>
        <w:t>C</w:t>
      </w:r>
      <w:r w:rsidRPr="00555D60">
        <w:rPr>
          <w:sz w:val="28"/>
          <w:szCs w:val="28"/>
        </w:rPr>
        <w:t>) тиббию ҷамъиятӣ; $D) амалию назариявӣ; $E) сиёсӣ, иҷтимоӣ ва илмӣ, истеҳсолӣ ва ғайра</w:t>
      </w:r>
      <w:r w:rsidRPr="00555D60">
        <w:rPr>
          <w:sz w:val="28"/>
          <w:szCs w:val="28"/>
          <w:lang w:val="tg-Cyrl-TJ"/>
        </w:rPr>
        <w:t>;</w:t>
      </w:r>
    </w:p>
    <w:p w:rsidR="00970E65" w:rsidRPr="00555D60" w:rsidRDefault="00970E65" w:rsidP="00514752">
      <w:pPr>
        <w:contextualSpacing/>
        <w:jc w:val="both"/>
        <w:rPr>
          <w:bCs/>
          <w:sz w:val="28"/>
          <w:szCs w:val="28"/>
        </w:rPr>
      </w:pPr>
      <w:r w:rsidRPr="00555D60">
        <w:rPr>
          <w:bCs/>
          <w:sz w:val="28"/>
          <w:szCs w:val="28"/>
        </w:rPr>
        <w:t>@141.</w:t>
      </w:r>
    </w:p>
    <w:p w:rsidR="00970E65" w:rsidRPr="00555D60" w:rsidRDefault="00970E65" w:rsidP="00514752">
      <w:pPr>
        <w:shd w:val="clear" w:color="auto" w:fill="FFFFFF"/>
        <w:contextualSpacing/>
        <w:jc w:val="both"/>
        <w:rPr>
          <w:bCs/>
          <w:sz w:val="28"/>
          <w:szCs w:val="28"/>
        </w:rPr>
      </w:pPr>
      <w:r w:rsidRPr="00555D60">
        <w:rPr>
          <w:sz w:val="28"/>
          <w:szCs w:val="28"/>
        </w:rPr>
        <w:t>А. Шопенгауэр кадом навъҳои аристократияро пешниҳод намудааст, баён намоед?</w:t>
      </w:r>
    </w:p>
    <w:p w:rsidR="00970E65" w:rsidRPr="00555D60" w:rsidRDefault="00970E65" w:rsidP="00514752">
      <w:pPr>
        <w:contextualSpacing/>
        <w:jc w:val="both"/>
        <w:rPr>
          <w:bCs/>
          <w:sz w:val="28"/>
          <w:szCs w:val="28"/>
          <w:lang w:val="tg-Cyrl-TJ"/>
        </w:rPr>
      </w:pPr>
      <w:r w:rsidRPr="00555D60">
        <w:rPr>
          <w:bCs/>
          <w:sz w:val="28"/>
          <w:szCs w:val="28"/>
        </w:rPr>
        <w:t xml:space="preserve">$A) </w:t>
      </w:r>
      <w:r w:rsidRPr="00555D60">
        <w:rPr>
          <w:sz w:val="28"/>
          <w:szCs w:val="28"/>
        </w:rPr>
        <w:t>Аристократияи таваллудшуда ва хунин; Аристократияи пулӣ</w:t>
      </w:r>
      <w:r w:rsidRPr="00555D60">
        <w:rPr>
          <w:bCs/>
          <w:sz w:val="28"/>
          <w:szCs w:val="28"/>
        </w:rPr>
        <w:t xml:space="preserve">; $B) </w:t>
      </w:r>
      <w:r w:rsidRPr="00555D60">
        <w:rPr>
          <w:sz w:val="28"/>
          <w:szCs w:val="28"/>
        </w:rPr>
        <w:t>Аристократияи хунин ва Аристократияи пулӣ ё зеҳнӣ</w:t>
      </w:r>
      <w:r w:rsidRPr="00555D60">
        <w:rPr>
          <w:bCs/>
          <w:sz w:val="28"/>
          <w:szCs w:val="28"/>
        </w:rPr>
        <w:t xml:space="preserve">; $C) </w:t>
      </w:r>
      <w:r w:rsidRPr="00555D60">
        <w:rPr>
          <w:sz w:val="28"/>
          <w:szCs w:val="28"/>
        </w:rPr>
        <w:t>Аристократияи зеҳнӣ ва истеъдодӣ</w:t>
      </w:r>
      <w:r w:rsidRPr="00555D60">
        <w:rPr>
          <w:bCs/>
          <w:sz w:val="28"/>
          <w:szCs w:val="28"/>
        </w:rPr>
        <w:t xml:space="preserve">; </w:t>
      </w:r>
      <w:r w:rsidRPr="00555D60">
        <w:rPr>
          <w:sz w:val="28"/>
          <w:szCs w:val="28"/>
        </w:rPr>
        <w:t>Аристократияи зеҳнӣ ва истеъдодӣ</w:t>
      </w:r>
      <w:r w:rsidRPr="00555D60">
        <w:rPr>
          <w:bCs/>
          <w:sz w:val="28"/>
          <w:szCs w:val="28"/>
        </w:rPr>
        <w:t xml:space="preserve">; $D) </w:t>
      </w:r>
      <w:r w:rsidRPr="00555D60">
        <w:rPr>
          <w:sz w:val="28"/>
          <w:szCs w:val="28"/>
        </w:rPr>
        <w:t>Аристократияи таваллудшуда ва хунин; Аристократияи пулӣ; Аристократияи зеҳнӣ ва истеъдодӣ</w:t>
      </w:r>
      <w:r w:rsidRPr="00555D60">
        <w:rPr>
          <w:bCs/>
          <w:sz w:val="28"/>
          <w:szCs w:val="28"/>
        </w:rPr>
        <w:t xml:space="preserve">; $E) </w:t>
      </w:r>
      <w:r w:rsidRPr="00555D60">
        <w:rPr>
          <w:sz w:val="28"/>
          <w:szCs w:val="28"/>
        </w:rPr>
        <w:t>Аристократияи зеҳнӣ ва истеъдодӣ</w:t>
      </w:r>
      <w:r w:rsidRPr="00555D60">
        <w:rPr>
          <w:bCs/>
          <w:sz w:val="28"/>
          <w:szCs w:val="28"/>
        </w:rPr>
        <w:t>;</w:t>
      </w:r>
    </w:p>
    <w:p w:rsidR="00970E65" w:rsidRPr="00555D60" w:rsidRDefault="00970E65" w:rsidP="00514752">
      <w:pPr>
        <w:contextualSpacing/>
        <w:jc w:val="both"/>
        <w:rPr>
          <w:bCs/>
          <w:sz w:val="28"/>
          <w:szCs w:val="28"/>
          <w:lang w:val="tg-Cyrl-TJ"/>
        </w:rPr>
      </w:pPr>
      <w:r w:rsidRPr="00555D60">
        <w:rPr>
          <w:bCs/>
          <w:sz w:val="28"/>
          <w:szCs w:val="28"/>
          <w:lang w:val="tg-Cyrl-TJ"/>
        </w:rPr>
        <w:t>@142.</w:t>
      </w:r>
    </w:p>
    <w:p w:rsidR="00970E65" w:rsidRPr="00555D60" w:rsidRDefault="00970E65" w:rsidP="00505B96">
      <w:pPr>
        <w:contextualSpacing/>
        <w:jc w:val="both"/>
        <w:rPr>
          <w:sz w:val="28"/>
          <w:szCs w:val="28"/>
          <w:lang w:val="tg-Cyrl-TJ"/>
        </w:rPr>
      </w:pPr>
      <w:r w:rsidRPr="00555D60">
        <w:rPr>
          <w:sz w:val="28"/>
          <w:szCs w:val="28"/>
          <w:lang w:val="tg-Cyrl-TJ"/>
        </w:rPr>
        <w:t>Андешаи кадоме аз ин муҳаққиқон аст: «одамони боистеъдод баробар бо монарханд».</w:t>
      </w:r>
    </w:p>
    <w:p w:rsidR="00970E65" w:rsidRPr="00555D60" w:rsidRDefault="00970E65" w:rsidP="00BD2B99">
      <w:pPr>
        <w:contextualSpacing/>
        <w:jc w:val="both"/>
        <w:rPr>
          <w:bCs/>
          <w:sz w:val="28"/>
          <w:szCs w:val="28"/>
          <w:lang w:val="tg-Cyrl-TJ"/>
        </w:rPr>
      </w:pPr>
      <w:r w:rsidRPr="00555D60">
        <w:rPr>
          <w:bCs/>
          <w:sz w:val="28"/>
          <w:szCs w:val="28"/>
        </w:rPr>
        <w:t xml:space="preserve">$A) </w:t>
      </w:r>
      <w:r w:rsidRPr="00555D60">
        <w:rPr>
          <w:sz w:val="28"/>
          <w:szCs w:val="28"/>
        </w:rPr>
        <w:t>Фридрих Великий</w:t>
      </w:r>
      <w:r w:rsidRPr="00555D60">
        <w:rPr>
          <w:bCs/>
          <w:sz w:val="28"/>
          <w:szCs w:val="28"/>
        </w:rPr>
        <w:t xml:space="preserve">; $B) </w:t>
      </w:r>
      <w:r w:rsidRPr="00555D60">
        <w:rPr>
          <w:sz w:val="28"/>
          <w:szCs w:val="28"/>
        </w:rPr>
        <w:t>Гамилтон</w:t>
      </w:r>
      <w:r w:rsidRPr="00555D60">
        <w:rPr>
          <w:bCs/>
          <w:sz w:val="28"/>
          <w:szCs w:val="28"/>
        </w:rPr>
        <w:t xml:space="preserve">; $C) </w:t>
      </w:r>
      <w:r w:rsidRPr="00555D60">
        <w:rPr>
          <w:sz w:val="28"/>
          <w:szCs w:val="28"/>
        </w:rPr>
        <w:t>Дай</w:t>
      </w:r>
      <w:r w:rsidRPr="00555D60">
        <w:rPr>
          <w:bCs/>
          <w:sz w:val="28"/>
          <w:szCs w:val="28"/>
        </w:rPr>
        <w:t xml:space="preserve">; $D) </w:t>
      </w:r>
      <w:r w:rsidRPr="00555D60">
        <w:rPr>
          <w:sz w:val="28"/>
          <w:szCs w:val="28"/>
        </w:rPr>
        <w:t>Веблен</w:t>
      </w:r>
      <w:r w:rsidRPr="00555D60">
        <w:rPr>
          <w:bCs/>
          <w:sz w:val="28"/>
          <w:szCs w:val="28"/>
        </w:rPr>
        <w:t xml:space="preserve">; $E) </w:t>
      </w:r>
      <w:r w:rsidRPr="00555D60">
        <w:rPr>
          <w:sz w:val="28"/>
          <w:szCs w:val="28"/>
        </w:rPr>
        <w:t>Михелс</w:t>
      </w:r>
      <w:r w:rsidRPr="00555D60">
        <w:rPr>
          <w:bCs/>
          <w:sz w:val="28"/>
          <w:szCs w:val="28"/>
        </w:rPr>
        <w:t xml:space="preserve">; </w:t>
      </w:r>
    </w:p>
    <w:p w:rsidR="00970E65" w:rsidRPr="00555D60" w:rsidRDefault="00970E65" w:rsidP="00BD2B99">
      <w:pPr>
        <w:contextualSpacing/>
        <w:jc w:val="both"/>
        <w:rPr>
          <w:bCs/>
          <w:sz w:val="28"/>
          <w:szCs w:val="28"/>
        </w:rPr>
      </w:pPr>
      <w:r w:rsidRPr="00555D60">
        <w:rPr>
          <w:bCs/>
          <w:sz w:val="28"/>
          <w:szCs w:val="28"/>
        </w:rPr>
        <w:t>@</w:t>
      </w:r>
      <w:r w:rsidRPr="00555D60">
        <w:rPr>
          <w:bCs/>
          <w:sz w:val="28"/>
          <w:szCs w:val="28"/>
          <w:lang w:val="tg-Cyrl-TJ"/>
        </w:rPr>
        <w:t>143</w:t>
      </w:r>
      <w:r w:rsidRPr="00555D60">
        <w:rPr>
          <w:bCs/>
          <w:sz w:val="28"/>
          <w:szCs w:val="28"/>
        </w:rPr>
        <w:t>.</w:t>
      </w:r>
    </w:p>
    <w:p w:rsidR="00970E65" w:rsidRPr="00555D60" w:rsidRDefault="00970E65" w:rsidP="00514752">
      <w:pPr>
        <w:contextualSpacing/>
        <w:jc w:val="both"/>
        <w:rPr>
          <w:sz w:val="28"/>
          <w:szCs w:val="28"/>
        </w:rPr>
      </w:pPr>
      <w:r w:rsidRPr="00555D60">
        <w:rPr>
          <w:sz w:val="28"/>
          <w:szCs w:val="28"/>
        </w:rPr>
        <w:t>Вазифаҳои элитаи сиёсиро нишон диҳед?</w:t>
      </w:r>
    </w:p>
    <w:p w:rsidR="00970E65" w:rsidRPr="00555D60" w:rsidRDefault="00970E65" w:rsidP="00514752">
      <w:pPr>
        <w:shd w:val="clear" w:color="auto" w:fill="FFFFFF"/>
        <w:contextualSpacing/>
        <w:jc w:val="both"/>
        <w:rPr>
          <w:bCs/>
          <w:sz w:val="28"/>
          <w:szCs w:val="28"/>
        </w:rPr>
      </w:pPr>
      <w:r w:rsidRPr="00555D60">
        <w:rPr>
          <w:bCs/>
          <w:sz w:val="28"/>
          <w:szCs w:val="28"/>
        </w:rPr>
        <w:t xml:space="preserve">$A) </w:t>
      </w:r>
      <w:r w:rsidRPr="00555D60">
        <w:rPr>
          <w:sz w:val="28"/>
          <w:szCs w:val="28"/>
        </w:rPr>
        <w:t>вазифаи стратегӣ, вазифаи коммуникативӣ, вазифаи ташкилӣ, вазифаи интегративӣ ва ғайра</w:t>
      </w:r>
      <w:r w:rsidRPr="00555D60">
        <w:rPr>
          <w:bCs/>
          <w:sz w:val="28"/>
          <w:szCs w:val="28"/>
        </w:rPr>
        <w:t xml:space="preserve">; $B) </w:t>
      </w:r>
      <w:r w:rsidRPr="00555D60">
        <w:rPr>
          <w:sz w:val="28"/>
          <w:szCs w:val="28"/>
        </w:rPr>
        <w:t>вазифаи стратегӣ, вазифаи коммуникативӣ, вазифаи ташкилӣ</w:t>
      </w:r>
      <w:r w:rsidRPr="00555D60">
        <w:rPr>
          <w:bCs/>
          <w:sz w:val="28"/>
          <w:szCs w:val="28"/>
        </w:rPr>
        <w:t xml:space="preserve">; $C) </w:t>
      </w:r>
      <w:r w:rsidRPr="00555D60">
        <w:rPr>
          <w:sz w:val="28"/>
          <w:szCs w:val="28"/>
        </w:rPr>
        <w:t>вазифаи тактикӣ, вазифаи коммуникативӣ, вазифаи ташкилӣ</w:t>
      </w:r>
      <w:r w:rsidRPr="00555D60">
        <w:rPr>
          <w:bCs/>
          <w:sz w:val="28"/>
          <w:szCs w:val="28"/>
        </w:rPr>
        <w:t xml:space="preserve">; $D) </w:t>
      </w:r>
      <w:r w:rsidRPr="00555D60">
        <w:rPr>
          <w:sz w:val="28"/>
          <w:szCs w:val="28"/>
        </w:rPr>
        <w:t>вазифаи тахлилӣ, вазифаи коммуникативӣ, вазифаи таҳлилӣ</w:t>
      </w:r>
      <w:r w:rsidRPr="00555D60">
        <w:rPr>
          <w:bCs/>
          <w:sz w:val="28"/>
          <w:szCs w:val="28"/>
        </w:rPr>
        <w:t xml:space="preserve">; $E) </w:t>
      </w:r>
      <w:r w:rsidRPr="00555D60">
        <w:rPr>
          <w:sz w:val="28"/>
          <w:szCs w:val="28"/>
        </w:rPr>
        <w:t>вазифаи коммуникативӣ, вазифаи ташкилӣ ва ғайра</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@144.</w:t>
      </w:r>
    </w:p>
    <w:p w:rsidR="00970E65" w:rsidRPr="00555D60" w:rsidRDefault="00970E65" w:rsidP="00D515BF">
      <w:pPr>
        <w:shd w:val="clear" w:color="auto" w:fill="FFFFFF"/>
        <w:contextualSpacing/>
        <w:jc w:val="both"/>
        <w:rPr>
          <w:bCs/>
          <w:sz w:val="28"/>
          <w:szCs w:val="28"/>
          <w:lang w:val="tg-Cyrl-TJ"/>
        </w:rPr>
      </w:pPr>
      <w:r w:rsidRPr="00555D60">
        <w:rPr>
          <w:bCs/>
          <w:sz w:val="28"/>
          <w:szCs w:val="28"/>
        </w:rPr>
        <w:t>Механизми шаклгирии элитаи сиёсӣ ба чанд тамоюл тасниф мегардад, нишон диҳед</w:t>
      </w:r>
      <w:r w:rsidRPr="00555D60">
        <w:rPr>
          <w:bCs/>
          <w:sz w:val="28"/>
          <w:szCs w:val="28"/>
          <w:lang w:val="tg-Cyrl-TJ"/>
        </w:rPr>
        <w:t>.</w:t>
      </w:r>
    </w:p>
    <w:p w:rsidR="00970E65" w:rsidRPr="00555D60" w:rsidRDefault="00970E65" w:rsidP="00D515BF">
      <w:pPr>
        <w:shd w:val="clear" w:color="auto" w:fill="FFFFFF"/>
        <w:contextualSpacing/>
        <w:jc w:val="both"/>
        <w:rPr>
          <w:bCs/>
          <w:sz w:val="28"/>
          <w:szCs w:val="28"/>
        </w:rPr>
      </w:pPr>
      <w:r w:rsidRPr="00555D60">
        <w:rPr>
          <w:bCs/>
          <w:sz w:val="28"/>
          <w:szCs w:val="28"/>
        </w:rPr>
        <w:t xml:space="preserve">$A) як; $B) ду; $C) се; $D) чор; $E) </w:t>
      </w:r>
      <w:r w:rsidRPr="00555D60">
        <w:rPr>
          <w:noProof/>
          <w:sz w:val="28"/>
          <w:szCs w:val="28"/>
        </w:rPr>
        <w:t>намегардад</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@145.</w:t>
      </w:r>
    </w:p>
    <w:p w:rsidR="00970E65" w:rsidRPr="00555D60" w:rsidRDefault="00970E65" w:rsidP="00514752">
      <w:pPr>
        <w:contextualSpacing/>
        <w:jc w:val="both"/>
        <w:rPr>
          <w:sz w:val="28"/>
          <w:szCs w:val="28"/>
        </w:rPr>
      </w:pPr>
      <w:r w:rsidRPr="00555D60">
        <w:rPr>
          <w:sz w:val="28"/>
          <w:szCs w:val="28"/>
        </w:rPr>
        <w:t>Таркиби элитаи ҳукмронро нишон диҳед?</w:t>
      </w:r>
    </w:p>
    <w:p w:rsidR="00970E65" w:rsidRPr="00555D60" w:rsidRDefault="00970E65" w:rsidP="00514752">
      <w:pPr>
        <w:shd w:val="clear" w:color="auto" w:fill="FFFFFF"/>
        <w:contextualSpacing/>
        <w:jc w:val="both"/>
        <w:rPr>
          <w:bCs/>
          <w:sz w:val="28"/>
          <w:szCs w:val="28"/>
        </w:rPr>
      </w:pPr>
      <w:r w:rsidRPr="00555D60">
        <w:rPr>
          <w:bCs/>
          <w:sz w:val="28"/>
          <w:szCs w:val="28"/>
        </w:rPr>
        <w:t xml:space="preserve">$A) </w:t>
      </w:r>
      <w:r w:rsidRPr="00555D60">
        <w:rPr>
          <w:sz w:val="28"/>
          <w:szCs w:val="28"/>
        </w:rPr>
        <w:t>элитаи сиёсии олӣ, элитаи сиёсии миёна ва элитаи сиёсии маъмуриро дар бар мегирад</w:t>
      </w:r>
      <w:r w:rsidRPr="00555D60">
        <w:rPr>
          <w:bCs/>
          <w:sz w:val="28"/>
          <w:szCs w:val="28"/>
        </w:rPr>
        <w:t xml:space="preserve">; $B) </w:t>
      </w:r>
      <w:r w:rsidRPr="00555D60">
        <w:rPr>
          <w:sz w:val="28"/>
          <w:szCs w:val="28"/>
        </w:rPr>
        <w:t>элитаи сиёсӣ, элитаи иқтисодӣ, элитаи фарҳангӣ, элитаи идеологӣ, элитаи илмӣ, элитаи иттилоотӣ ва элитаи ҳарбиро ва айраро дар бар мегирад</w:t>
      </w:r>
      <w:r w:rsidRPr="00555D60">
        <w:rPr>
          <w:bCs/>
          <w:sz w:val="28"/>
          <w:szCs w:val="28"/>
        </w:rPr>
        <w:t xml:space="preserve">; $C) </w:t>
      </w:r>
      <w:r w:rsidRPr="00555D60">
        <w:rPr>
          <w:sz w:val="28"/>
          <w:szCs w:val="28"/>
        </w:rPr>
        <w:t>элитаи сиёсӣ, элитаи иқтисодӣ, элитаи динӣ</w:t>
      </w:r>
      <w:r w:rsidRPr="00555D60">
        <w:rPr>
          <w:bCs/>
          <w:sz w:val="28"/>
          <w:szCs w:val="28"/>
        </w:rPr>
        <w:t>; $D) синфи сиёсӣ, синфи ҳоким ва идоракунандагон; $E)</w:t>
      </w:r>
      <w:r w:rsidRPr="00555D60">
        <w:rPr>
          <w:bCs/>
          <w:sz w:val="28"/>
          <w:szCs w:val="28"/>
          <w:lang w:val="tg-Cyrl-TJ"/>
        </w:rPr>
        <w:t xml:space="preserve"> </w:t>
      </w:r>
      <w:r w:rsidRPr="00555D60">
        <w:rPr>
          <w:noProof/>
          <w:sz w:val="28"/>
          <w:szCs w:val="28"/>
        </w:rPr>
        <w:t xml:space="preserve">элитаи сиёсӣ ва элитаи ҳукумронро </w:t>
      </w:r>
      <w:r w:rsidRPr="00555D60">
        <w:rPr>
          <w:sz w:val="28"/>
          <w:szCs w:val="28"/>
        </w:rPr>
        <w:t>дар бар мегирад</w:t>
      </w:r>
      <w:r w:rsidRPr="00555D60">
        <w:rPr>
          <w:bCs/>
          <w:sz w:val="28"/>
          <w:szCs w:val="28"/>
        </w:rPr>
        <w:t>;</w:t>
      </w:r>
    </w:p>
    <w:p w:rsidR="00970E65" w:rsidRPr="00555D60" w:rsidRDefault="00970E65" w:rsidP="00514752">
      <w:pPr>
        <w:contextualSpacing/>
        <w:jc w:val="both"/>
        <w:rPr>
          <w:sz w:val="28"/>
          <w:szCs w:val="28"/>
        </w:rPr>
      </w:pPr>
      <w:r w:rsidRPr="00555D60">
        <w:rPr>
          <w:bCs/>
          <w:sz w:val="28"/>
          <w:szCs w:val="28"/>
        </w:rPr>
        <w:t>@146.</w:t>
      </w:r>
    </w:p>
    <w:p w:rsidR="00970E65" w:rsidRPr="00555D60" w:rsidRDefault="00970E65" w:rsidP="00514752">
      <w:pPr>
        <w:contextualSpacing/>
        <w:jc w:val="both"/>
        <w:rPr>
          <w:sz w:val="28"/>
          <w:szCs w:val="28"/>
        </w:rPr>
      </w:pPr>
      <w:r w:rsidRPr="00555D60">
        <w:rPr>
          <w:sz w:val="28"/>
          <w:szCs w:val="28"/>
        </w:rPr>
        <w:t xml:space="preserve">Кадом системаҳои маъмули ташаккули элитаро дар илми сиёсӣ диққатҷалбкунанда аст, </w:t>
      </w:r>
      <w:r w:rsidRPr="00555D60">
        <w:rPr>
          <w:bCs/>
          <w:sz w:val="28"/>
          <w:szCs w:val="28"/>
        </w:rPr>
        <w:t>нишон диҳед?</w:t>
      </w:r>
    </w:p>
    <w:p w:rsidR="00970E65" w:rsidRPr="00555D60" w:rsidRDefault="00970E65" w:rsidP="00514752">
      <w:pPr>
        <w:contextualSpacing/>
        <w:jc w:val="both"/>
        <w:rPr>
          <w:bCs/>
          <w:sz w:val="28"/>
          <w:szCs w:val="28"/>
        </w:rPr>
      </w:pPr>
      <w:r w:rsidRPr="00555D60">
        <w:rPr>
          <w:bCs/>
          <w:sz w:val="28"/>
          <w:szCs w:val="28"/>
        </w:rPr>
        <w:t xml:space="preserve">$A) </w:t>
      </w:r>
      <w:r w:rsidRPr="00555D60">
        <w:rPr>
          <w:noProof/>
          <w:sz w:val="28"/>
          <w:szCs w:val="28"/>
        </w:rPr>
        <w:t>сисемаи сиёсӣ, системаи иҷтимоӣ, системаи иқтисодӣ ва системаи маданӣ</w:t>
      </w:r>
      <w:r w:rsidRPr="00555D60">
        <w:rPr>
          <w:bCs/>
          <w:sz w:val="28"/>
          <w:szCs w:val="28"/>
        </w:rPr>
        <w:t>; $B) системаи гилдий ва системаи антрепренёрӣ; $C) системаи гилдий; $D) системаи антрепренёрӣ; $E)</w:t>
      </w:r>
      <w:r w:rsidRPr="00555D60">
        <w:rPr>
          <w:bCs/>
          <w:sz w:val="28"/>
          <w:szCs w:val="28"/>
          <w:lang w:val="tg-Cyrl-TJ"/>
        </w:rPr>
        <w:t xml:space="preserve"> </w:t>
      </w:r>
      <w:r w:rsidRPr="00555D60">
        <w:rPr>
          <w:noProof/>
          <w:sz w:val="28"/>
          <w:szCs w:val="28"/>
        </w:rPr>
        <w:t>сисемаи сиёсӣ, системаи иҷтимоӣ ва иқтисодӣ</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@147.</w:t>
      </w:r>
    </w:p>
    <w:p w:rsidR="00970E65" w:rsidRPr="00555D60" w:rsidRDefault="00970E65" w:rsidP="00514752">
      <w:pPr>
        <w:contextualSpacing/>
        <w:jc w:val="both"/>
        <w:rPr>
          <w:bCs/>
          <w:sz w:val="28"/>
          <w:szCs w:val="28"/>
        </w:rPr>
      </w:pPr>
      <w:r w:rsidRPr="00555D60">
        <w:rPr>
          <w:sz w:val="28"/>
          <w:szCs w:val="28"/>
        </w:rPr>
        <w:t xml:space="preserve">Хусусиятҳои </w:t>
      </w:r>
      <w:r w:rsidRPr="00555D60">
        <w:rPr>
          <w:bCs/>
          <w:sz w:val="28"/>
          <w:szCs w:val="28"/>
        </w:rPr>
        <w:t xml:space="preserve">асосии системаи гилдийро кадом ҷиҳатҳо </w:t>
      </w:r>
      <w:r w:rsidRPr="00555D60">
        <w:rPr>
          <w:sz w:val="28"/>
          <w:szCs w:val="28"/>
        </w:rPr>
        <w:t>ташкил медиҳанд, баён намоед?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 xml:space="preserve">махфияти ташаккули элита, сатҳи баланди институтсионалии раванди таъин ё интихоб, доираи маҳдуди одамоне, ки мансабро интихоб менамоянд, таҷдиди элитаи сиёсӣ; </w:t>
      </w:r>
      <w:r w:rsidRPr="00555D60">
        <w:rPr>
          <w:bCs/>
          <w:sz w:val="28"/>
          <w:szCs w:val="28"/>
        </w:rPr>
        <w:t xml:space="preserve">$B) </w:t>
      </w:r>
      <w:r w:rsidRPr="00555D60">
        <w:rPr>
          <w:sz w:val="28"/>
          <w:szCs w:val="28"/>
        </w:rPr>
        <w:t>сатҳи баланди институтсионалии раванди таъин ё интихоб, доираи маҳдуди одамоне, ки мансабро интихоб менамоянд, таҷдиди элитаи сиёсӣ</w:t>
      </w:r>
      <w:r w:rsidRPr="00555D60">
        <w:rPr>
          <w:bCs/>
          <w:sz w:val="28"/>
          <w:szCs w:val="28"/>
        </w:rPr>
        <w:t xml:space="preserve">; $C) </w:t>
      </w:r>
      <w:r w:rsidRPr="00555D60">
        <w:rPr>
          <w:sz w:val="28"/>
          <w:szCs w:val="28"/>
        </w:rPr>
        <w:t>сатҳи баланди институтсионалии раванди таъин ё интихоб, доираи маҳдуди одамоне, ки мансабро интихоб менамоянд</w:t>
      </w:r>
      <w:r w:rsidRPr="00555D60">
        <w:rPr>
          <w:bCs/>
          <w:sz w:val="28"/>
          <w:szCs w:val="28"/>
        </w:rPr>
        <w:t xml:space="preserve">; $D) </w:t>
      </w:r>
      <w:r w:rsidRPr="00555D60">
        <w:rPr>
          <w:sz w:val="28"/>
          <w:szCs w:val="28"/>
        </w:rPr>
        <w:t>сатҳи баланди институтсионалии раванди таъин ё интихоб, таҷдиди элитаи сиёсӣ</w:t>
      </w:r>
      <w:r w:rsidRPr="00555D60">
        <w:rPr>
          <w:bCs/>
          <w:sz w:val="28"/>
          <w:szCs w:val="28"/>
        </w:rPr>
        <w:t>; $E)</w:t>
      </w:r>
      <w:r w:rsidRPr="00555D60">
        <w:rPr>
          <w:sz w:val="28"/>
          <w:szCs w:val="28"/>
        </w:rPr>
        <w:t>махфияти ташаккули элита, доираи маҳдуди одамоне, ки мансабро интихоб менамоянд, таҷдиди элитаи сиёсӣ;</w:t>
      </w:r>
    </w:p>
    <w:p w:rsidR="00970E65" w:rsidRPr="00555D60" w:rsidRDefault="00970E65" w:rsidP="00514752">
      <w:pPr>
        <w:contextualSpacing/>
        <w:jc w:val="both"/>
        <w:rPr>
          <w:bCs/>
          <w:sz w:val="28"/>
          <w:szCs w:val="28"/>
        </w:rPr>
      </w:pPr>
      <w:r w:rsidRPr="00555D60">
        <w:rPr>
          <w:bCs/>
          <w:sz w:val="28"/>
          <w:szCs w:val="28"/>
        </w:rPr>
        <w:t>@148.</w:t>
      </w:r>
    </w:p>
    <w:p w:rsidR="00970E65" w:rsidRPr="00555D60" w:rsidRDefault="00970E65" w:rsidP="00514752">
      <w:pPr>
        <w:pStyle w:val="BodyTextIndent"/>
        <w:spacing w:before="0"/>
        <w:ind w:firstLine="0"/>
        <w:contextualSpacing/>
        <w:rPr>
          <w:rFonts w:ascii="Times New Roman" w:hAnsi="Times New Roman"/>
          <w:szCs w:val="28"/>
        </w:rPr>
      </w:pPr>
      <w:r w:rsidRPr="00555D60">
        <w:rPr>
          <w:rFonts w:ascii="Times New Roman" w:hAnsi="Times New Roman"/>
          <w:szCs w:val="28"/>
        </w:rPr>
        <w:t>Системаи гилдий дар кадом шаклҳо зоҳир мегардад, баён намоед?</w:t>
      </w:r>
    </w:p>
    <w:p w:rsidR="00970E65" w:rsidRPr="00555D60" w:rsidRDefault="00970E65" w:rsidP="00514752">
      <w:pPr>
        <w:contextualSpacing/>
        <w:jc w:val="both"/>
        <w:rPr>
          <w:bCs/>
          <w:sz w:val="28"/>
          <w:szCs w:val="28"/>
        </w:rPr>
      </w:pPr>
      <w:r w:rsidRPr="00555D60">
        <w:rPr>
          <w:bCs/>
          <w:sz w:val="28"/>
          <w:szCs w:val="28"/>
        </w:rPr>
        <w:t xml:space="preserve">$A) дар шаклҳои гуногун зоҳир мегардад; $B) дар шаклҳои гуногун зоҳир мегардад, яке аз зоҳиргардии он </w:t>
      </w:r>
      <w:r w:rsidRPr="00555D60">
        <w:rPr>
          <w:sz w:val="28"/>
          <w:szCs w:val="28"/>
        </w:rPr>
        <w:t>номенклатурии интихоби элитаи сиёсист</w:t>
      </w:r>
      <w:r w:rsidRPr="00555D60">
        <w:rPr>
          <w:bCs/>
          <w:sz w:val="28"/>
          <w:szCs w:val="28"/>
        </w:rPr>
        <w:t xml:space="preserve">; $C) дар шакл ва хосиятҳои гуногун зоҳир мегардад; $D) дар шакли </w:t>
      </w:r>
      <w:r w:rsidRPr="00555D60">
        <w:rPr>
          <w:sz w:val="28"/>
          <w:szCs w:val="28"/>
        </w:rPr>
        <w:t>номенклатура элитаи сиёсӣ интихоб мегардад</w:t>
      </w:r>
      <w:r w:rsidRPr="00555D60">
        <w:rPr>
          <w:bCs/>
          <w:sz w:val="28"/>
          <w:szCs w:val="28"/>
        </w:rPr>
        <w:t>; $E)</w:t>
      </w:r>
      <w:r w:rsidRPr="00555D60">
        <w:rPr>
          <w:bCs/>
          <w:sz w:val="28"/>
          <w:szCs w:val="28"/>
          <w:lang w:val="tg-Cyrl-TJ"/>
        </w:rPr>
        <w:t xml:space="preserve"> </w:t>
      </w:r>
      <w:r w:rsidRPr="00555D60">
        <w:rPr>
          <w:bCs/>
          <w:sz w:val="28"/>
          <w:szCs w:val="28"/>
        </w:rPr>
        <w:t xml:space="preserve">дар шакли </w:t>
      </w:r>
      <w:r w:rsidRPr="00555D60">
        <w:rPr>
          <w:sz w:val="28"/>
          <w:szCs w:val="28"/>
        </w:rPr>
        <w:t>номенклатура рушд меёбад</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@149.</w:t>
      </w:r>
    </w:p>
    <w:p w:rsidR="00970E65" w:rsidRPr="00555D60" w:rsidRDefault="00970E65" w:rsidP="00514752">
      <w:pPr>
        <w:contextualSpacing/>
        <w:jc w:val="both"/>
        <w:rPr>
          <w:bCs/>
          <w:sz w:val="28"/>
          <w:szCs w:val="28"/>
        </w:rPr>
      </w:pPr>
      <w:r w:rsidRPr="00555D60">
        <w:rPr>
          <w:bCs/>
          <w:sz w:val="28"/>
          <w:szCs w:val="28"/>
        </w:rPr>
        <w:t xml:space="preserve">Системаи антрепренёрӣ бештар кадом хосиятҳоро доро мебошад, муаян намоед? </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хосияти ғайридемократи дорад</w:t>
      </w:r>
      <w:r w:rsidRPr="00555D60">
        <w:rPr>
          <w:bCs/>
          <w:sz w:val="28"/>
          <w:szCs w:val="28"/>
        </w:rPr>
        <w:t>;</w:t>
      </w:r>
      <w:r w:rsidRPr="00555D60">
        <w:rPr>
          <w:bCs/>
          <w:sz w:val="28"/>
          <w:szCs w:val="28"/>
          <w:lang w:val="tg-Cyrl-TJ"/>
        </w:rPr>
        <w:t xml:space="preserve"> </w:t>
      </w:r>
      <w:r w:rsidRPr="00555D60">
        <w:rPr>
          <w:bCs/>
          <w:sz w:val="28"/>
          <w:szCs w:val="28"/>
        </w:rPr>
        <w:t xml:space="preserve">$B) </w:t>
      </w:r>
      <w:r w:rsidRPr="00555D60">
        <w:rPr>
          <w:sz w:val="28"/>
          <w:szCs w:val="28"/>
        </w:rPr>
        <w:t>хосияти авторитари дорад</w:t>
      </w:r>
      <w:r w:rsidRPr="00555D60">
        <w:rPr>
          <w:bCs/>
          <w:sz w:val="28"/>
          <w:szCs w:val="28"/>
        </w:rPr>
        <w:t xml:space="preserve">; $C) </w:t>
      </w:r>
      <w:r w:rsidRPr="00555D60">
        <w:rPr>
          <w:sz w:val="28"/>
          <w:szCs w:val="28"/>
        </w:rPr>
        <w:t>хосияти тотолитари дорад</w:t>
      </w:r>
      <w:r w:rsidRPr="00555D60">
        <w:rPr>
          <w:bCs/>
          <w:sz w:val="28"/>
          <w:szCs w:val="28"/>
        </w:rPr>
        <w:t xml:space="preserve">; $D) </w:t>
      </w:r>
      <w:r w:rsidRPr="00555D60">
        <w:rPr>
          <w:sz w:val="28"/>
          <w:szCs w:val="28"/>
        </w:rPr>
        <w:t>хосияти марксисти дорад</w:t>
      </w:r>
      <w:r w:rsidRPr="00555D60">
        <w:rPr>
          <w:bCs/>
          <w:sz w:val="28"/>
          <w:szCs w:val="28"/>
        </w:rPr>
        <w:t xml:space="preserve">; $E) </w:t>
      </w:r>
      <w:r w:rsidRPr="00555D60">
        <w:rPr>
          <w:sz w:val="28"/>
          <w:szCs w:val="28"/>
        </w:rPr>
        <w:t>хосияти демократи дорад</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@150.</w:t>
      </w:r>
    </w:p>
    <w:p w:rsidR="00970E65" w:rsidRPr="00555D60" w:rsidRDefault="00970E65" w:rsidP="00514752">
      <w:pPr>
        <w:contextualSpacing/>
        <w:jc w:val="both"/>
        <w:rPr>
          <w:bCs/>
          <w:sz w:val="28"/>
          <w:szCs w:val="28"/>
        </w:rPr>
      </w:pPr>
      <w:r w:rsidRPr="00555D60">
        <w:rPr>
          <w:bCs/>
          <w:color w:val="000000"/>
          <w:sz w:val="28"/>
          <w:szCs w:val="28"/>
        </w:rPr>
        <w:t>Оғози эволютсияи элитология кай буд, нишон диҳед?</w:t>
      </w:r>
    </w:p>
    <w:p w:rsidR="00970E65" w:rsidRPr="00555D60" w:rsidRDefault="00970E65" w:rsidP="00514752">
      <w:pPr>
        <w:contextualSpacing/>
        <w:jc w:val="both"/>
        <w:rPr>
          <w:bCs/>
          <w:sz w:val="28"/>
          <w:szCs w:val="28"/>
        </w:rPr>
      </w:pPr>
      <w:r w:rsidRPr="00555D60">
        <w:rPr>
          <w:bCs/>
          <w:sz w:val="28"/>
          <w:szCs w:val="28"/>
        </w:rPr>
        <w:t>$A) оғози солҳои 20-уми асри ХХ; $B) оғози солҳои 30-уми асри ХХ; $C) оғози солҳои 40-уми асри ХХ; $D) оғози солҳои 60-уми асри ХХ; $E)</w:t>
      </w:r>
      <w:r w:rsidRPr="00555D60">
        <w:rPr>
          <w:bCs/>
          <w:sz w:val="28"/>
          <w:szCs w:val="28"/>
          <w:lang w:val="tg-Cyrl-TJ"/>
        </w:rPr>
        <w:t xml:space="preserve"> </w:t>
      </w:r>
      <w:r w:rsidRPr="00555D60">
        <w:rPr>
          <w:bCs/>
          <w:sz w:val="28"/>
          <w:szCs w:val="28"/>
        </w:rPr>
        <w:t xml:space="preserve">оғози солҳои 70-уми асри ХХ; </w:t>
      </w:r>
    </w:p>
    <w:p w:rsidR="00970E65" w:rsidRPr="00555D60" w:rsidRDefault="00970E65" w:rsidP="00514752">
      <w:pPr>
        <w:contextualSpacing/>
        <w:jc w:val="both"/>
        <w:rPr>
          <w:bCs/>
          <w:sz w:val="28"/>
          <w:szCs w:val="28"/>
        </w:rPr>
      </w:pPr>
      <w:r w:rsidRPr="00555D60">
        <w:rPr>
          <w:bCs/>
          <w:sz w:val="28"/>
          <w:szCs w:val="28"/>
        </w:rPr>
        <w:t>@151.</w:t>
      </w:r>
    </w:p>
    <w:p w:rsidR="00970E65" w:rsidRPr="00555D60" w:rsidRDefault="00970E65" w:rsidP="00514752">
      <w:pPr>
        <w:contextualSpacing/>
        <w:jc w:val="both"/>
        <w:rPr>
          <w:bCs/>
          <w:sz w:val="28"/>
          <w:szCs w:val="28"/>
        </w:rPr>
      </w:pPr>
      <w:r w:rsidRPr="00555D60">
        <w:rPr>
          <w:bCs/>
          <w:color w:val="000000"/>
          <w:sz w:val="28"/>
          <w:szCs w:val="28"/>
        </w:rPr>
        <w:t>Шартан ба чанд давра эволютсияи элитологияро навъбандӣ намудан мункин аст?</w:t>
      </w:r>
    </w:p>
    <w:p w:rsidR="00970E65" w:rsidRPr="00555D60" w:rsidRDefault="00970E65" w:rsidP="00514752">
      <w:pPr>
        <w:contextualSpacing/>
        <w:jc w:val="both"/>
        <w:rPr>
          <w:bCs/>
          <w:sz w:val="28"/>
          <w:szCs w:val="28"/>
        </w:rPr>
      </w:pPr>
      <w:r w:rsidRPr="00555D60">
        <w:rPr>
          <w:bCs/>
          <w:sz w:val="28"/>
          <w:szCs w:val="28"/>
        </w:rPr>
        <w:t>$A) ду; $B) чор; $C) шаш; $D) тақсим намешавад; $E)</w:t>
      </w:r>
      <w:r w:rsidRPr="00555D60">
        <w:rPr>
          <w:bCs/>
          <w:sz w:val="28"/>
          <w:szCs w:val="28"/>
          <w:lang w:val="tg-Cyrl-TJ"/>
        </w:rPr>
        <w:t xml:space="preserve"> </w:t>
      </w:r>
      <w:r w:rsidRPr="00555D60">
        <w:rPr>
          <w:noProof/>
          <w:sz w:val="28"/>
          <w:szCs w:val="28"/>
        </w:rPr>
        <w:t>панҷ</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@152.</w:t>
      </w:r>
    </w:p>
    <w:p w:rsidR="00970E65" w:rsidRPr="00555D60" w:rsidRDefault="00970E65" w:rsidP="00514752">
      <w:pPr>
        <w:shd w:val="clear" w:color="auto" w:fill="FFFFFF"/>
        <w:contextualSpacing/>
        <w:jc w:val="both"/>
        <w:rPr>
          <w:color w:val="000000"/>
          <w:sz w:val="28"/>
          <w:szCs w:val="28"/>
        </w:rPr>
      </w:pPr>
      <w:r w:rsidRPr="00555D60">
        <w:rPr>
          <w:color w:val="000000"/>
          <w:sz w:val="28"/>
          <w:szCs w:val="28"/>
        </w:rPr>
        <w:t xml:space="preserve">Далелҳои психологӣ ба чанд гуруҳ тақсим мешавад, муайян намоед? </w:t>
      </w:r>
    </w:p>
    <w:p w:rsidR="00970E65" w:rsidRPr="00555D60" w:rsidRDefault="00970E65" w:rsidP="00514752">
      <w:pPr>
        <w:contextualSpacing/>
        <w:jc w:val="both"/>
        <w:rPr>
          <w:bCs/>
          <w:sz w:val="28"/>
          <w:szCs w:val="28"/>
        </w:rPr>
      </w:pPr>
      <w:r w:rsidRPr="00555D60">
        <w:rPr>
          <w:bCs/>
          <w:sz w:val="28"/>
          <w:szCs w:val="28"/>
        </w:rPr>
        <w:t>$A) се; $B) чор; $C) шаш; $D) тақсим намешавад; $E)</w:t>
      </w:r>
      <w:r w:rsidRPr="00555D60">
        <w:rPr>
          <w:noProof/>
          <w:sz w:val="28"/>
          <w:szCs w:val="28"/>
        </w:rPr>
        <w:t xml:space="preserve"> панҷ</w:t>
      </w:r>
      <w:r w:rsidRPr="00555D60">
        <w:rPr>
          <w:bCs/>
          <w:sz w:val="28"/>
          <w:szCs w:val="28"/>
        </w:rPr>
        <w:t>;</w:t>
      </w:r>
    </w:p>
    <w:p w:rsidR="00970E65" w:rsidRPr="00555D60" w:rsidRDefault="00970E65" w:rsidP="00514752">
      <w:pPr>
        <w:contextualSpacing/>
        <w:jc w:val="both"/>
        <w:rPr>
          <w:bCs/>
          <w:sz w:val="28"/>
          <w:szCs w:val="28"/>
        </w:rPr>
      </w:pPr>
      <w:r w:rsidRPr="00555D60">
        <w:rPr>
          <w:bCs/>
          <w:sz w:val="28"/>
          <w:szCs w:val="28"/>
        </w:rPr>
        <w:t>@153.</w:t>
      </w:r>
    </w:p>
    <w:p w:rsidR="00970E65" w:rsidRPr="00555D60" w:rsidRDefault="00970E65" w:rsidP="00514752">
      <w:pPr>
        <w:shd w:val="clear" w:color="auto" w:fill="FFFFFF"/>
        <w:contextualSpacing/>
        <w:jc w:val="both"/>
        <w:rPr>
          <w:color w:val="000000"/>
          <w:sz w:val="28"/>
          <w:szCs w:val="28"/>
        </w:rPr>
      </w:pPr>
      <w:r w:rsidRPr="00555D60">
        <w:rPr>
          <w:color w:val="000000"/>
          <w:sz w:val="28"/>
          <w:szCs w:val="28"/>
        </w:rPr>
        <w:t xml:space="preserve">Далелҳои психологиро нишон диҳед? </w:t>
      </w:r>
    </w:p>
    <w:p w:rsidR="00970E65" w:rsidRPr="00555D60" w:rsidRDefault="00970E65" w:rsidP="00514752">
      <w:pPr>
        <w:contextualSpacing/>
        <w:jc w:val="both"/>
        <w:rPr>
          <w:bCs/>
          <w:sz w:val="28"/>
          <w:szCs w:val="28"/>
        </w:rPr>
      </w:pPr>
      <w:r w:rsidRPr="00555D60">
        <w:rPr>
          <w:bCs/>
          <w:sz w:val="28"/>
          <w:szCs w:val="28"/>
        </w:rPr>
        <w:t xml:space="preserve">$A) </w:t>
      </w:r>
      <w:r w:rsidRPr="00555D60">
        <w:rPr>
          <w:color w:val="000000"/>
          <w:sz w:val="28"/>
          <w:szCs w:val="28"/>
        </w:rPr>
        <w:t>инстинктивӣ, фрейдӣ ва бихевиористӣ</w:t>
      </w:r>
      <w:r w:rsidRPr="00555D60">
        <w:rPr>
          <w:bCs/>
          <w:sz w:val="28"/>
          <w:szCs w:val="28"/>
        </w:rPr>
        <w:t xml:space="preserve">; $B) </w:t>
      </w:r>
      <w:r w:rsidRPr="00555D60">
        <w:rPr>
          <w:color w:val="000000"/>
          <w:sz w:val="28"/>
          <w:szCs w:val="28"/>
        </w:rPr>
        <w:t>инстинктивӣ</w:t>
      </w:r>
      <w:r w:rsidRPr="00555D60">
        <w:rPr>
          <w:bCs/>
          <w:sz w:val="28"/>
          <w:szCs w:val="28"/>
        </w:rPr>
        <w:t xml:space="preserve">; $C) </w:t>
      </w:r>
      <w:r w:rsidRPr="00555D60">
        <w:rPr>
          <w:color w:val="000000"/>
          <w:sz w:val="28"/>
          <w:szCs w:val="28"/>
        </w:rPr>
        <w:t>фрейдӣ</w:t>
      </w:r>
      <w:r w:rsidRPr="00555D60">
        <w:rPr>
          <w:bCs/>
          <w:sz w:val="28"/>
          <w:szCs w:val="28"/>
        </w:rPr>
        <w:t xml:space="preserve">; $D) </w:t>
      </w:r>
      <w:r w:rsidRPr="00555D60">
        <w:rPr>
          <w:color w:val="000000"/>
          <w:sz w:val="28"/>
          <w:szCs w:val="28"/>
        </w:rPr>
        <w:t>бихевиористӣ</w:t>
      </w:r>
      <w:r w:rsidRPr="00555D60">
        <w:rPr>
          <w:bCs/>
          <w:sz w:val="28"/>
          <w:szCs w:val="28"/>
        </w:rPr>
        <w:t>; $E)</w:t>
      </w:r>
      <w:r w:rsidRPr="00555D60">
        <w:rPr>
          <w:bCs/>
          <w:sz w:val="28"/>
          <w:szCs w:val="28"/>
          <w:lang w:val="tg-Cyrl-TJ"/>
        </w:rPr>
        <w:t xml:space="preserve"> </w:t>
      </w:r>
      <w:r w:rsidRPr="00555D60">
        <w:rPr>
          <w:noProof/>
          <w:sz w:val="28"/>
          <w:szCs w:val="28"/>
        </w:rPr>
        <w:t xml:space="preserve">рафторӣ ё </w:t>
      </w:r>
      <w:r w:rsidRPr="00555D60">
        <w:rPr>
          <w:color w:val="000000"/>
          <w:sz w:val="28"/>
          <w:szCs w:val="28"/>
        </w:rPr>
        <w:t>бихевиористӣ</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@154.</w:t>
      </w:r>
    </w:p>
    <w:p w:rsidR="00970E65" w:rsidRPr="00555D60" w:rsidRDefault="00970E65" w:rsidP="00514752">
      <w:pPr>
        <w:contextualSpacing/>
        <w:jc w:val="both"/>
        <w:rPr>
          <w:bCs/>
          <w:sz w:val="28"/>
          <w:szCs w:val="28"/>
        </w:rPr>
      </w:pPr>
      <w:r w:rsidRPr="00555D60">
        <w:rPr>
          <w:noProof/>
          <w:sz w:val="28"/>
          <w:szCs w:val="28"/>
        </w:rPr>
        <w:t>Кадом навъи элита мавқеъи оппозитсияи сиёсиро ишғол намуда пурра муқобили сохти давлатдорӣ ва режими амалкунанда мебошад?</w:t>
      </w:r>
    </w:p>
    <w:p w:rsidR="00970E65" w:rsidRPr="00555D60" w:rsidRDefault="00970E65" w:rsidP="00514752">
      <w:pPr>
        <w:shd w:val="clear" w:color="auto" w:fill="FFFFFF"/>
        <w:contextualSpacing/>
        <w:jc w:val="both"/>
        <w:rPr>
          <w:bCs/>
          <w:sz w:val="28"/>
          <w:szCs w:val="28"/>
        </w:rPr>
      </w:pPr>
      <w:r w:rsidRPr="00555D60">
        <w:rPr>
          <w:bCs/>
          <w:sz w:val="28"/>
          <w:szCs w:val="28"/>
        </w:rPr>
        <w:t xml:space="preserve">$A) </w:t>
      </w:r>
      <w:r w:rsidRPr="00555D60">
        <w:rPr>
          <w:noProof/>
          <w:sz w:val="28"/>
          <w:szCs w:val="28"/>
        </w:rPr>
        <w:t>антиэлита</w:t>
      </w:r>
      <w:r w:rsidRPr="00555D60">
        <w:rPr>
          <w:bCs/>
          <w:sz w:val="28"/>
          <w:szCs w:val="28"/>
        </w:rPr>
        <w:t xml:space="preserve">; $B) </w:t>
      </w:r>
      <w:r w:rsidRPr="00555D60">
        <w:rPr>
          <w:noProof/>
          <w:sz w:val="28"/>
          <w:szCs w:val="28"/>
        </w:rPr>
        <w:t>контрэлита</w:t>
      </w:r>
      <w:r w:rsidRPr="00555D60">
        <w:rPr>
          <w:bCs/>
          <w:sz w:val="28"/>
          <w:szCs w:val="28"/>
        </w:rPr>
        <w:t>; $C) элитаи сиёсӣ; $D) элитаи ҳукумрон; $E)</w:t>
      </w:r>
      <w:r w:rsidRPr="00555D60">
        <w:rPr>
          <w:bCs/>
          <w:sz w:val="28"/>
          <w:szCs w:val="28"/>
          <w:lang w:val="tg-Cyrl-TJ"/>
        </w:rPr>
        <w:t xml:space="preserve"> </w:t>
      </w:r>
      <w:r w:rsidRPr="00555D60">
        <w:rPr>
          <w:noProof/>
          <w:sz w:val="28"/>
          <w:szCs w:val="28"/>
        </w:rPr>
        <w:t>элитаи этникӣ;</w:t>
      </w:r>
    </w:p>
    <w:p w:rsidR="00970E65" w:rsidRPr="00555D60" w:rsidRDefault="00970E65" w:rsidP="00514752">
      <w:pPr>
        <w:contextualSpacing/>
        <w:jc w:val="both"/>
        <w:rPr>
          <w:bCs/>
          <w:sz w:val="28"/>
          <w:szCs w:val="28"/>
        </w:rPr>
      </w:pPr>
      <w:r w:rsidRPr="00555D60">
        <w:rPr>
          <w:bCs/>
          <w:sz w:val="28"/>
          <w:szCs w:val="28"/>
        </w:rPr>
        <w:t>@155.</w:t>
      </w:r>
    </w:p>
    <w:p w:rsidR="00970E65" w:rsidRPr="00555D60" w:rsidRDefault="00970E65" w:rsidP="00514752">
      <w:pPr>
        <w:contextualSpacing/>
        <w:jc w:val="both"/>
        <w:rPr>
          <w:bCs/>
          <w:sz w:val="28"/>
          <w:szCs w:val="28"/>
        </w:rPr>
      </w:pPr>
      <w:r w:rsidRPr="00555D60">
        <w:rPr>
          <w:noProof/>
          <w:sz w:val="28"/>
          <w:szCs w:val="28"/>
        </w:rPr>
        <w:t>Кадом навъи элита мавқеъи оппозитсиониро ишғол намуда муросогарӣ режими амалкунанда мебошад?</w:t>
      </w:r>
    </w:p>
    <w:p w:rsidR="00970E65" w:rsidRPr="00555D60" w:rsidRDefault="00970E65" w:rsidP="00514752">
      <w:pPr>
        <w:shd w:val="clear" w:color="auto" w:fill="FFFFFF"/>
        <w:contextualSpacing/>
        <w:jc w:val="both"/>
        <w:rPr>
          <w:bCs/>
          <w:sz w:val="28"/>
          <w:szCs w:val="28"/>
          <w:lang w:val="tg-Cyrl-TJ"/>
        </w:rPr>
      </w:pPr>
      <w:r w:rsidRPr="00555D60">
        <w:rPr>
          <w:bCs/>
          <w:sz w:val="28"/>
          <w:szCs w:val="28"/>
        </w:rPr>
        <w:t xml:space="preserve">$A) </w:t>
      </w:r>
      <w:r w:rsidRPr="00555D60">
        <w:rPr>
          <w:noProof/>
          <w:sz w:val="28"/>
          <w:szCs w:val="28"/>
        </w:rPr>
        <w:t>антиэлита</w:t>
      </w:r>
      <w:r w:rsidRPr="00555D60">
        <w:rPr>
          <w:bCs/>
          <w:sz w:val="28"/>
          <w:szCs w:val="28"/>
        </w:rPr>
        <w:t xml:space="preserve">; $B) </w:t>
      </w:r>
      <w:r w:rsidRPr="00555D60">
        <w:rPr>
          <w:noProof/>
          <w:sz w:val="28"/>
          <w:szCs w:val="28"/>
        </w:rPr>
        <w:t>контрэлита</w:t>
      </w:r>
      <w:r w:rsidRPr="00555D60">
        <w:rPr>
          <w:bCs/>
          <w:sz w:val="28"/>
          <w:szCs w:val="28"/>
        </w:rPr>
        <w:t>; $C) элитаи сиёсӣ; $D) элитаи ҳукумрон; $E)</w:t>
      </w:r>
      <w:r w:rsidRPr="00555D60">
        <w:rPr>
          <w:noProof/>
          <w:sz w:val="28"/>
          <w:szCs w:val="28"/>
        </w:rPr>
        <w:t xml:space="preserve"> элитаи этникӣ</w:t>
      </w:r>
      <w:r w:rsidRPr="00555D60">
        <w:rPr>
          <w:noProof/>
          <w:sz w:val="28"/>
          <w:szCs w:val="28"/>
          <w:lang w:val="tg-Cyrl-TJ"/>
        </w:rPr>
        <w:t>;</w:t>
      </w:r>
    </w:p>
    <w:p w:rsidR="00970E65" w:rsidRPr="00555D60" w:rsidRDefault="00970E65" w:rsidP="00514752">
      <w:pPr>
        <w:contextualSpacing/>
        <w:jc w:val="both"/>
        <w:rPr>
          <w:bCs/>
          <w:sz w:val="28"/>
          <w:szCs w:val="28"/>
        </w:rPr>
      </w:pPr>
      <w:r w:rsidRPr="00555D60">
        <w:rPr>
          <w:bCs/>
          <w:sz w:val="28"/>
          <w:szCs w:val="28"/>
        </w:rPr>
        <w:t>@156.</w:t>
      </w:r>
    </w:p>
    <w:p w:rsidR="00970E65" w:rsidRPr="00555D60" w:rsidRDefault="00970E65" w:rsidP="00514752">
      <w:pPr>
        <w:contextualSpacing/>
        <w:jc w:val="both"/>
        <w:rPr>
          <w:bCs/>
          <w:sz w:val="28"/>
          <w:szCs w:val="28"/>
        </w:rPr>
      </w:pPr>
      <w:r w:rsidRPr="00555D60">
        <w:rPr>
          <w:noProof/>
          <w:sz w:val="28"/>
          <w:szCs w:val="28"/>
        </w:rPr>
        <w:t>Оппозитсияи расмиро дар элитология чӣ ном мебаранд, баён намоед?</w:t>
      </w:r>
    </w:p>
    <w:p w:rsidR="00970E65" w:rsidRPr="00555D60" w:rsidRDefault="00970E65" w:rsidP="00514752">
      <w:pPr>
        <w:shd w:val="clear" w:color="auto" w:fill="FFFFFF"/>
        <w:contextualSpacing/>
        <w:jc w:val="both"/>
        <w:rPr>
          <w:bCs/>
          <w:sz w:val="28"/>
          <w:szCs w:val="28"/>
          <w:lang w:val="tg-Cyrl-TJ"/>
        </w:rPr>
      </w:pPr>
      <w:r w:rsidRPr="00555D60">
        <w:rPr>
          <w:bCs/>
          <w:sz w:val="28"/>
          <w:szCs w:val="28"/>
        </w:rPr>
        <w:t xml:space="preserve">$A) </w:t>
      </w:r>
      <w:r w:rsidRPr="00555D60">
        <w:rPr>
          <w:noProof/>
          <w:sz w:val="28"/>
          <w:szCs w:val="28"/>
        </w:rPr>
        <w:t>антиэлита</w:t>
      </w:r>
      <w:r w:rsidRPr="00555D60">
        <w:rPr>
          <w:bCs/>
          <w:sz w:val="28"/>
          <w:szCs w:val="28"/>
        </w:rPr>
        <w:t xml:space="preserve">; $B) </w:t>
      </w:r>
      <w:r w:rsidRPr="00555D60">
        <w:rPr>
          <w:noProof/>
          <w:sz w:val="28"/>
          <w:szCs w:val="28"/>
        </w:rPr>
        <w:t>контрэлита</w:t>
      </w:r>
      <w:r w:rsidRPr="00555D60">
        <w:rPr>
          <w:bCs/>
          <w:sz w:val="28"/>
          <w:szCs w:val="28"/>
        </w:rPr>
        <w:t>; $C) эллитаи сиёсӣ; $D) элитаи ҳукумрон; $E)</w:t>
      </w:r>
      <w:r w:rsidRPr="00555D60">
        <w:rPr>
          <w:noProof/>
          <w:sz w:val="28"/>
          <w:szCs w:val="28"/>
        </w:rPr>
        <w:t xml:space="preserve"> элитаи этникӣ</w:t>
      </w:r>
      <w:r w:rsidRPr="00555D60">
        <w:rPr>
          <w:noProof/>
          <w:sz w:val="28"/>
          <w:szCs w:val="28"/>
          <w:lang w:val="tg-Cyrl-TJ"/>
        </w:rPr>
        <w:t>;</w:t>
      </w:r>
    </w:p>
    <w:p w:rsidR="00970E65" w:rsidRPr="00555D60" w:rsidRDefault="00970E65" w:rsidP="00514752">
      <w:pPr>
        <w:contextualSpacing/>
        <w:jc w:val="both"/>
        <w:rPr>
          <w:bCs/>
          <w:sz w:val="28"/>
          <w:szCs w:val="28"/>
          <w:lang w:val="tg-Cyrl-TJ"/>
        </w:rPr>
      </w:pPr>
      <w:r w:rsidRPr="00555D60">
        <w:rPr>
          <w:bCs/>
          <w:sz w:val="28"/>
          <w:szCs w:val="28"/>
          <w:lang w:val="tg-Cyrl-TJ"/>
        </w:rPr>
        <w:t>@157.</w:t>
      </w:r>
    </w:p>
    <w:p w:rsidR="00970E65" w:rsidRPr="00555D60" w:rsidRDefault="00970E65" w:rsidP="00514752">
      <w:pPr>
        <w:contextualSpacing/>
        <w:jc w:val="both"/>
        <w:rPr>
          <w:sz w:val="28"/>
          <w:szCs w:val="28"/>
          <w:lang w:val="tg-Cyrl-TJ"/>
        </w:rPr>
      </w:pPr>
      <w:r w:rsidRPr="00555D60">
        <w:rPr>
          <w:sz w:val="28"/>
          <w:szCs w:val="28"/>
          <w:lang w:val="tg-Cyrl-TJ"/>
        </w:rPr>
        <w:t>Мустамликаҳои англисҳо дар Амрикои Шимолӣ дар кадом аср таъсис ёфтаанд?</w:t>
      </w:r>
    </w:p>
    <w:p w:rsidR="00970E65" w:rsidRPr="00555D60" w:rsidRDefault="00970E65" w:rsidP="00514752">
      <w:pPr>
        <w:contextualSpacing/>
        <w:jc w:val="both"/>
        <w:rPr>
          <w:bCs/>
          <w:sz w:val="28"/>
          <w:szCs w:val="28"/>
          <w:lang w:val="tg-Cyrl-TJ"/>
        </w:rPr>
      </w:pPr>
      <w:r w:rsidRPr="00555D60">
        <w:rPr>
          <w:bCs/>
          <w:sz w:val="28"/>
          <w:szCs w:val="28"/>
          <w:lang w:val="tg-Cyrl-TJ"/>
        </w:rPr>
        <w:t xml:space="preserve">$A) </w:t>
      </w:r>
      <w:r w:rsidRPr="00555D60">
        <w:rPr>
          <w:sz w:val="28"/>
          <w:szCs w:val="28"/>
          <w:lang w:val="tg-Cyrl-TJ"/>
        </w:rPr>
        <w:t>дар асри ХVI</w:t>
      </w:r>
      <w:r w:rsidRPr="00555D60">
        <w:rPr>
          <w:bCs/>
          <w:sz w:val="28"/>
          <w:szCs w:val="28"/>
          <w:lang w:val="tg-Cyrl-TJ"/>
        </w:rPr>
        <w:t xml:space="preserve">; $B) </w:t>
      </w:r>
      <w:r w:rsidRPr="00555D60">
        <w:rPr>
          <w:sz w:val="28"/>
          <w:szCs w:val="28"/>
          <w:lang w:val="tg-Cyrl-TJ"/>
        </w:rPr>
        <w:t>дар асри ХVII</w:t>
      </w:r>
      <w:r w:rsidRPr="00555D60">
        <w:rPr>
          <w:bCs/>
          <w:sz w:val="28"/>
          <w:szCs w:val="28"/>
          <w:lang w:val="tg-Cyrl-TJ"/>
        </w:rPr>
        <w:t xml:space="preserve">; $C) </w:t>
      </w:r>
      <w:r w:rsidRPr="00555D60">
        <w:rPr>
          <w:sz w:val="28"/>
          <w:szCs w:val="28"/>
          <w:lang w:val="tg-Cyrl-TJ"/>
        </w:rPr>
        <w:t>дар асри ХVIII</w:t>
      </w:r>
      <w:r w:rsidRPr="00555D60">
        <w:rPr>
          <w:bCs/>
          <w:sz w:val="28"/>
          <w:szCs w:val="28"/>
          <w:lang w:val="tg-Cyrl-TJ"/>
        </w:rPr>
        <w:t xml:space="preserve">; $D) </w:t>
      </w:r>
      <w:r w:rsidRPr="00555D60">
        <w:rPr>
          <w:sz w:val="28"/>
          <w:szCs w:val="28"/>
          <w:lang w:val="tg-Cyrl-TJ"/>
        </w:rPr>
        <w:t>дар асри ХIХ</w:t>
      </w:r>
      <w:r w:rsidRPr="00555D60">
        <w:rPr>
          <w:bCs/>
          <w:sz w:val="28"/>
          <w:szCs w:val="28"/>
          <w:lang w:val="tg-Cyrl-TJ"/>
        </w:rPr>
        <w:t xml:space="preserve">; $E) </w:t>
      </w:r>
      <w:r w:rsidRPr="00555D60">
        <w:rPr>
          <w:sz w:val="28"/>
          <w:szCs w:val="28"/>
          <w:lang w:val="tg-Cyrl-TJ"/>
        </w:rPr>
        <w:t>дар асри ХХ</w:t>
      </w:r>
      <w:r w:rsidRPr="00555D60">
        <w:rPr>
          <w:bCs/>
          <w:sz w:val="28"/>
          <w:szCs w:val="28"/>
          <w:lang w:val="tg-Cyrl-TJ"/>
        </w:rPr>
        <w:t xml:space="preserve">; </w:t>
      </w:r>
    </w:p>
    <w:p w:rsidR="00970E65" w:rsidRPr="00555D60" w:rsidRDefault="00970E65" w:rsidP="00514752">
      <w:pPr>
        <w:contextualSpacing/>
        <w:jc w:val="both"/>
        <w:rPr>
          <w:sz w:val="28"/>
          <w:szCs w:val="28"/>
          <w:lang w:val="tg-Cyrl-TJ"/>
        </w:rPr>
      </w:pPr>
      <w:r w:rsidRPr="00555D60">
        <w:rPr>
          <w:bCs/>
          <w:sz w:val="28"/>
          <w:szCs w:val="28"/>
          <w:lang w:val="tg-Cyrl-TJ"/>
        </w:rPr>
        <w:t>@158.</w:t>
      </w:r>
    </w:p>
    <w:p w:rsidR="00970E65" w:rsidRPr="00555D60" w:rsidRDefault="00970E65" w:rsidP="00514752">
      <w:pPr>
        <w:contextualSpacing/>
        <w:jc w:val="both"/>
        <w:rPr>
          <w:bCs/>
          <w:sz w:val="28"/>
          <w:szCs w:val="28"/>
          <w:lang w:val="tg-Cyrl-TJ"/>
        </w:rPr>
      </w:pPr>
      <w:r w:rsidRPr="00555D60">
        <w:rPr>
          <w:sz w:val="28"/>
          <w:szCs w:val="28"/>
          <w:lang w:val="tg-Cyrl-TJ"/>
        </w:rPr>
        <w:t xml:space="preserve">Губернаторҳои мустамликаҳои англисро дар Амрикои Шимолӣ аз ҷониби кӣ тайн мегардад, муайян намоед? </w:t>
      </w:r>
    </w:p>
    <w:p w:rsidR="00970E65" w:rsidRPr="00555D60" w:rsidRDefault="00970E65" w:rsidP="00514752">
      <w:pPr>
        <w:contextualSpacing/>
        <w:jc w:val="both"/>
        <w:rPr>
          <w:bCs/>
          <w:sz w:val="28"/>
          <w:szCs w:val="28"/>
          <w:lang w:val="tg-Cyrl-TJ"/>
        </w:rPr>
      </w:pPr>
      <w:r w:rsidRPr="00555D60">
        <w:rPr>
          <w:bCs/>
          <w:sz w:val="28"/>
          <w:szCs w:val="28"/>
          <w:lang w:val="tg-Cyrl-TJ"/>
        </w:rPr>
        <w:t xml:space="preserve">$A) </w:t>
      </w:r>
      <w:r w:rsidRPr="00555D60">
        <w:rPr>
          <w:sz w:val="28"/>
          <w:szCs w:val="28"/>
          <w:lang w:val="tg-Cyrl-TJ"/>
        </w:rPr>
        <w:t>аз ҷониби кароли англис</w:t>
      </w:r>
      <w:r w:rsidRPr="00555D60">
        <w:rPr>
          <w:bCs/>
          <w:sz w:val="28"/>
          <w:szCs w:val="28"/>
          <w:lang w:val="tg-Cyrl-TJ"/>
        </w:rPr>
        <w:t xml:space="preserve">; $B) </w:t>
      </w:r>
      <w:r w:rsidRPr="00555D60">
        <w:rPr>
          <w:sz w:val="28"/>
          <w:szCs w:val="28"/>
          <w:lang w:val="tg-Cyrl-TJ"/>
        </w:rPr>
        <w:t>аз ҷониби Фаронса</w:t>
      </w:r>
      <w:r w:rsidRPr="00555D60">
        <w:rPr>
          <w:bCs/>
          <w:sz w:val="28"/>
          <w:szCs w:val="28"/>
          <w:lang w:val="tg-Cyrl-TJ"/>
        </w:rPr>
        <w:t xml:space="preserve">; $C) </w:t>
      </w:r>
      <w:r w:rsidRPr="00555D60">
        <w:rPr>
          <w:sz w:val="28"/>
          <w:szCs w:val="28"/>
          <w:lang w:val="tg-Cyrl-TJ"/>
        </w:rPr>
        <w:t>аз ҷониби губернатори ИМА</w:t>
      </w:r>
      <w:r w:rsidRPr="00555D60">
        <w:rPr>
          <w:bCs/>
          <w:sz w:val="28"/>
          <w:szCs w:val="28"/>
          <w:lang w:val="tg-Cyrl-TJ"/>
        </w:rPr>
        <w:t xml:space="preserve">; $D) </w:t>
      </w:r>
      <w:r w:rsidRPr="00555D60">
        <w:rPr>
          <w:sz w:val="28"/>
          <w:szCs w:val="28"/>
          <w:lang w:val="tg-Cyrl-TJ"/>
        </w:rPr>
        <w:t>бо роҳи интихобот</w:t>
      </w:r>
      <w:r w:rsidRPr="00555D60">
        <w:rPr>
          <w:bCs/>
          <w:sz w:val="28"/>
          <w:szCs w:val="28"/>
          <w:lang w:val="tg-Cyrl-TJ"/>
        </w:rPr>
        <w:t xml:space="preserve">; $E) </w:t>
      </w:r>
      <w:r w:rsidRPr="00555D60">
        <w:rPr>
          <w:sz w:val="28"/>
          <w:szCs w:val="28"/>
          <w:lang w:val="tg-Cyrl-TJ"/>
        </w:rPr>
        <w:t>аз ҷониби амирони осиёгӣ</w:t>
      </w:r>
      <w:r w:rsidRPr="00555D60">
        <w:rPr>
          <w:bCs/>
          <w:sz w:val="28"/>
          <w:szCs w:val="28"/>
          <w:lang w:val="tg-Cyrl-TJ"/>
        </w:rPr>
        <w:t xml:space="preserve">; </w:t>
      </w:r>
    </w:p>
    <w:p w:rsidR="00970E65" w:rsidRPr="00555D60" w:rsidRDefault="00970E65" w:rsidP="00514752">
      <w:pPr>
        <w:contextualSpacing/>
        <w:jc w:val="both"/>
        <w:rPr>
          <w:bCs/>
          <w:sz w:val="28"/>
          <w:szCs w:val="28"/>
          <w:lang w:val="tg-Cyrl-TJ"/>
        </w:rPr>
      </w:pPr>
      <w:r w:rsidRPr="00555D60">
        <w:rPr>
          <w:bCs/>
          <w:sz w:val="28"/>
          <w:szCs w:val="28"/>
          <w:lang w:val="tg-Cyrl-TJ"/>
        </w:rPr>
        <w:t>@159.</w:t>
      </w:r>
    </w:p>
    <w:p w:rsidR="00970E65" w:rsidRPr="00555D60" w:rsidRDefault="00970E65" w:rsidP="00514752">
      <w:pPr>
        <w:contextualSpacing/>
        <w:jc w:val="both"/>
        <w:rPr>
          <w:bCs/>
          <w:sz w:val="28"/>
          <w:szCs w:val="28"/>
          <w:lang w:val="tg-Cyrl-TJ"/>
        </w:rPr>
      </w:pPr>
      <w:r w:rsidRPr="00555D60">
        <w:rPr>
          <w:sz w:val="28"/>
          <w:szCs w:val="28"/>
          <w:lang w:val="tg-Cyrl-TJ"/>
        </w:rPr>
        <w:t xml:space="preserve">«Дар Амрико элитаи аристократӣ ҳамеша заиф буд, ва дар ҳангоми тавлидшавиаш ҳамчунон ҳолат дошт, дар замони ҳозира (солҳои 30-юми асри ХIХ) агарчӣ то охир маҳв нашуд, вале каме заиф гардид, ки ин дар таъсири он (элита) бо инкишофи ҳодисаҳо дар давлат зоҳир мешавад» андешаи мазкур ба кӣ таълуқ дорад, баён намоед? </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Фридрих Великий</w:t>
      </w:r>
      <w:r w:rsidRPr="00555D60">
        <w:rPr>
          <w:bCs/>
          <w:sz w:val="28"/>
          <w:szCs w:val="28"/>
        </w:rPr>
        <w:t xml:space="preserve">; $B) </w:t>
      </w:r>
      <w:r w:rsidRPr="00555D60">
        <w:rPr>
          <w:sz w:val="28"/>
          <w:szCs w:val="28"/>
        </w:rPr>
        <w:t>Гамилтон</w:t>
      </w:r>
      <w:r w:rsidRPr="00555D60">
        <w:rPr>
          <w:bCs/>
          <w:sz w:val="28"/>
          <w:szCs w:val="28"/>
        </w:rPr>
        <w:t xml:space="preserve">; $C) </w:t>
      </w:r>
      <w:r w:rsidRPr="00555D60">
        <w:rPr>
          <w:sz w:val="28"/>
          <w:szCs w:val="28"/>
        </w:rPr>
        <w:t>А. де Токвил</w:t>
      </w:r>
      <w:r w:rsidRPr="00555D60">
        <w:rPr>
          <w:bCs/>
          <w:sz w:val="28"/>
          <w:szCs w:val="28"/>
        </w:rPr>
        <w:t xml:space="preserve">; $D) </w:t>
      </w:r>
      <w:r w:rsidRPr="00555D60">
        <w:rPr>
          <w:sz w:val="28"/>
          <w:szCs w:val="28"/>
        </w:rPr>
        <w:t>Веблен</w:t>
      </w:r>
      <w:r w:rsidRPr="00555D60">
        <w:rPr>
          <w:bCs/>
          <w:sz w:val="28"/>
          <w:szCs w:val="28"/>
        </w:rPr>
        <w:t>; $E) Р.</w:t>
      </w:r>
      <w:r w:rsidRPr="00555D60">
        <w:rPr>
          <w:sz w:val="28"/>
          <w:szCs w:val="28"/>
        </w:rPr>
        <w:t>Михелс</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@160.</w:t>
      </w:r>
    </w:p>
    <w:p w:rsidR="00970E65" w:rsidRPr="00555D60" w:rsidRDefault="00970E65" w:rsidP="00514752">
      <w:pPr>
        <w:contextualSpacing/>
        <w:jc w:val="both"/>
        <w:rPr>
          <w:bCs/>
          <w:sz w:val="28"/>
          <w:szCs w:val="28"/>
        </w:rPr>
      </w:pPr>
      <w:r w:rsidRPr="00555D60">
        <w:rPr>
          <w:bCs/>
          <w:sz w:val="28"/>
          <w:szCs w:val="28"/>
        </w:rPr>
        <w:t>Элитаи ҳукумрон тасниф мегардад?</w:t>
      </w:r>
    </w:p>
    <w:p w:rsidR="00970E65" w:rsidRPr="00555D60" w:rsidRDefault="00970E65" w:rsidP="00514752">
      <w:pPr>
        <w:contextualSpacing/>
        <w:jc w:val="both"/>
        <w:rPr>
          <w:bCs/>
          <w:sz w:val="28"/>
          <w:szCs w:val="28"/>
        </w:rPr>
      </w:pPr>
      <w:r w:rsidRPr="00555D60">
        <w:rPr>
          <w:bCs/>
          <w:sz w:val="28"/>
          <w:szCs w:val="28"/>
        </w:rPr>
        <w:t xml:space="preserve">$A) на; $B) бале; $C) намедонам; $D) қобили қабул нест; $E) </w:t>
      </w:r>
      <w:r w:rsidRPr="00555D60">
        <w:rPr>
          <w:noProof/>
          <w:sz w:val="28"/>
          <w:szCs w:val="28"/>
        </w:rPr>
        <w:t>инро идоракуни муайян мекунад</w:t>
      </w:r>
      <w:r w:rsidRPr="00555D60">
        <w:rPr>
          <w:bCs/>
          <w:sz w:val="28"/>
          <w:szCs w:val="28"/>
        </w:rPr>
        <w:t xml:space="preserve">; </w:t>
      </w:r>
    </w:p>
    <w:p w:rsidR="00970E65" w:rsidRPr="00555D60" w:rsidRDefault="00970E65" w:rsidP="00514752">
      <w:pPr>
        <w:contextualSpacing/>
        <w:jc w:val="both"/>
        <w:rPr>
          <w:sz w:val="28"/>
          <w:szCs w:val="28"/>
        </w:rPr>
      </w:pPr>
      <w:r w:rsidRPr="00555D60">
        <w:rPr>
          <w:sz w:val="28"/>
          <w:szCs w:val="28"/>
        </w:rPr>
        <w:t>@161.</w:t>
      </w:r>
    </w:p>
    <w:p w:rsidR="00970E65" w:rsidRPr="00555D60" w:rsidRDefault="00970E65" w:rsidP="00514752">
      <w:pPr>
        <w:contextualSpacing/>
        <w:jc w:val="both"/>
        <w:rPr>
          <w:sz w:val="28"/>
          <w:szCs w:val="28"/>
        </w:rPr>
      </w:pPr>
      <w:r w:rsidRPr="00555D60">
        <w:rPr>
          <w:sz w:val="28"/>
          <w:szCs w:val="28"/>
        </w:rPr>
        <w:t>Мафҳуми «сарварӣ»- ро муайян кунед.</w:t>
      </w:r>
    </w:p>
    <w:p w:rsidR="00970E65" w:rsidRPr="00555D60" w:rsidRDefault="00970E65" w:rsidP="00514752">
      <w:pPr>
        <w:tabs>
          <w:tab w:val="num" w:pos="720"/>
        </w:tabs>
        <w:contextualSpacing/>
        <w:jc w:val="both"/>
        <w:rPr>
          <w:sz w:val="28"/>
          <w:szCs w:val="28"/>
        </w:rPr>
      </w:pPr>
      <w:r w:rsidRPr="00555D60">
        <w:rPr>
          <w:sz w:val="28"/>
          <w:szCs w:val="28"/>
        </w:rPr>
        <w:t>$A) танзимкунандаи муносибатҳои одамон; $B) барои расидан ба мақсадҳои сиёсӣ; $</w:t>
      </w:r>
      <w:r w:rsidRPr="00555D60">
        <w:rPr>
          <w:sz w:val="28"/>
          <w:szCs w:val="28"/>
          <w:lang w:val="en-US"/>
        </w:rPr>
        <w:t>C</w:t>
      </w:r>
      <w:r w:rsidRPr="00555D60">
        <w:rPr>
          <w:sz w:val="28"/>
          <w:szCs w:val="28"/>
        </w:rPr>
        <w:t>) барои манфиати гурӯҳи хурд; $D) танзимкунандаи муносибатҳои байни одамон, умумиятҳои иҷтимоӣ, қувваҳои сиёсӣ ва ҳаёти сиёсии ҷомеа; $E) сарвари сиёсӣ масъалаҳои сиёсиро ҳал мекунад;</w:t>
      </w:r>
    </w:p>
    <w:p w:rsidR="00970E65" w:rsidRPr="00555D60" w:rsidRDefault="00970E65" w:rsidP="00514752">
      <w:pPr>
        <w:contextualSpacing/>
        <w:jc w:val="both"/>
        <w:rPr>
          <w:sz w:val="28"/>
          <w:szCs w:val="28"/>
        </w:rPr>
      </w:pPr>
      <w:r w:rsidRPr="00555D60">
        <w:rPr>
          <w:sz w:val="28"/>
          <w:szCs w:val="28"/>
        </w:rPr>
        <w:t xml:space="preserve">@162. </w:t>
      </w:r>
    </w:p>
    <w:p w:rsidR="00970E65" w:rsidRPr="00555D60" w:rsidRDefault="00970E65" w:rsidP="00514752">
      <w:pPr>
        <w:contextualSpacing/>
        <w:jc w:val="both"/>
        <w:rPr>
          <w:sz w:val="28"/>
          <w:szCs w:val="28"/>
        </w:rPr>
      </w:pPr>
      <w:r w:rsidRPr="00555D60">
        <w:rPr>
          <w:sz w:val="28"/>
          <w:szCs w:val="28"/>
        </w:rPr>
        <w:t>Сарварии сиёсии демократӣ кадом хосиятҳоро доро аст?</w:t>
      </w:r>
    </w:p>
    <w:p w:rsidR="00970E65" w:rsidRPr="00555D60" w:rsidRDefault="00970E65" w:rsidP="00514752">
      <w:pPr>
        <w:tabs>
          <w:tab w:val="num" w:pos="720"/>
        </w:tabs>
        <w:contextualSpacing/>
        <w:jc w:val="both"/>
        <w:rPr>
          <w:sz w:val="28"/>
          <w:szCs w:val="28"/>
        </w:rPr>
      </w:pPr>
      <w:r w:rsidRPr="00555D60">
        <w:rPr>
          <w:sz w:val="28"/>
          <w:szCs w:val="28"/>
        </w:rPr>
        <w:t>$A) манфиатҳои оммаҳо, озодиҳои сиёсӣ, сатҳӣ зиндагии одамон ва ғайраҳоро мақсади худ қарор медиҳад; $B) аз оммаҳо ҷудо мебошад; $</w:t>
      </w:r>
      <w:r w:rsidRPr="00555D60">
        <w:rPr>
          <w:sz w:val="28"/>
          <w:szCs w:val="28"/>
          <w:lang w:val="en-US"/>
        </w:rPr>
        <w:t>C</w:t>
      </w:r>
      <w:r w:rsidRPr="00555D60">
        <w:rPr>
          <w:sz w:val="28"/>
          <w:szCs w:val="28"/>
        </w:rPr>
        <w:t>) ҳокимиятро дар хизмати хеш қарор медиҳад; $D) ҳокимият манбаи нуфузи ӯст; $E) одамонро ба идоракунии ғайриқонунӣ сафарбар мекунад;</w:t>
      </w:r>
    </w:p>
    <w:p w:rsidR="00970E65" w:rsidRPr="00555D60" w:rsidRDefault="00970E65" w:rsidP="00514752">
      <w:pPr>
        <w:contextualSpacing/>
        <w:jc w:val="both"/>
        <w:rPr>
          <w:sz w:val="28"/>
          <w:szCs w:val="28"/>
        </w:rPr>
      </w:pPr>
      <w:r w:rsidRPr="00555D60">
        <w:rPr>
          <w:sz w:val="28"/>
          <w:szCs w:val="28"/>
        </w:rPr>
        <w:t>@163.</w:t>
      </w:r>
    </w:p>
    <w:p w:rsidR="00970E65" w:rsidRPr="00555D60" w:rsidRDefault="00970E65" w:rsidP="00514752">
      <w:pPr>
        <w:contextualSpacing/>
        <w:jc w:val="both"/>
        <w:rPr>
          <w:sz w:val="28"/>
          <w:szCs w:val="28"/>
        </w:rPr>
      </w:pPr>
      <w:r w:rsidRPr="00555D60">
        <w:rPr>
          <w:sz w:val="28"/>
          <w:szCs w:val="28"/>
        </w:rPr>
        <w:t>Хосиятҳои сарвари ғайридемократиро шарҳ диҳед.</w:t>
      </w:r>
    </w:p>
    <w:p w:rsidR="00970E65" w:rsidRPr="00555D60" w:rsidRDefault="00970E65" w:rsidP="00514752">
      <w:pPr>
        <w:tabs>
          <w:tab w:val="num" w:pos="720"/>
        </w:tabs>
        <w:contextualSpacing/>
        <w:jc w:val="both"/>
        <w:rPr>
          <w:sz w:val="28"/>
          <w:szCs w:val="28"/>
        </w:rPr>
      </w:pPr>
      <w:r w:rsidRPr="00555D60">
        <w:rPr>
          <w:sz w:val="28"/>
          <w:szCs w:val="28"/>
        </w:rPr>
        <w:t>$A) хизматгори халқ аст; $B) манфиати ҷомеаро ҳимоя мекунад; $</w:t>
      </w:r>
      <w:r w:rsidRPr="00555D60">
        <w:rPr>
          <w:sz w:val="28"/>
          <w:szCs w:val="28"/>
          <w:lang w:val="en-US"/>
        </w:rPr>
        <w:t>C</w:t>
      </w:r>
      <w:r w:rsidRPr="00555D60">
        <w:rPr>
          <w:sz w:val="28"/>
          <w:szCs w:val="28"/>
        </w:rPr>
        <w:t>) оммаи мардумро дар хизмати худ қарор медиҳад; ҳокимиятро ба нафъи умум истифода намекунад; $D) моҷароҷӯ нест; $E) ҳамеша хушҳол аст;</w:t>
      </w:r>
    </w:p>
    <w:p w:rsidR="00970E65" w:rsidRPr="00555D60" w:rsidRDefault="00970E65" w:rsidP="00514752">
      <w:pPr>
        <w:contextualSpacing/>
        <w:jc w:val="both"/>
        <w:rPr>
          <w:sz w:val="28"/>
          <w:szCs w:val="28"/>
        </w:rPr>
      </w:pPr>
      <w:r w:rsidRPr="00555D60">
        <w:rPr>
          <w:sz w:val="28"/>
          <w:szCs w:val="28"/>
        </w:rPr>
        <w:t>@164.</w:t>
      </w:r>
    </w:p>
    <w:p w:rsidR="00970E65" w:rsidRPr="00555D60" w:rsidRDefault="00970E65" w:rsidP="00514752">
      <w:pPr>
        <w:contextualSpacing/>
        <w:jc w:val="both"/>
        <w:rPr>
          <w:sz w:val="28"/>
          <w:szCs w:val="28"/>
        </w:rPr>
      </w:pPr>
      <w:r w:rsidRPr="00555D60">
        <w:rPr>
          <w:sz w:val="28"/>
          <w:szCs w:val="28"/>
        </w:rPr>
        <w:t>Сарварии анъанавӣ, харизматикӣ ва ратсионалию легалиро кадом мутафаккир пешниҳод намудааст?</w:t>
      </w:r>
    </w:p>
    <w:p w:rsidR="00970E65" w:rsidRPr="00555D60" w:rsidRDefault="00970E65" w:rsidP="00514752">
      <w:pPr>
        <w:tabs>
          <w:tab w:val="num" w:pos="720"/>
        </w:tabs>
        <w:contextualSpacing/>
        <w:jc w:val="both"/>
        <w:rPr>
          <w:sz w:val="28"/>
          <w:szCs w:val="28"/>
        </w:rPr>
      </w:pPr>
      <w:r w:rsidRPr="00555D60">
        <w:rPr>
          <w:sz w:val="28"/>
          <w:szCs w:val="28"/>
        </w:rPr>
        <w:t>$A) Н.Макавелли; $B) А.Адлер; $</w:t>
      </w:r>
      <w:r w:rsidRPr="00555D60">
        <w:rPr>
          <w:sz w:val="28"/>
          <w:szCs w:val="28"/>
          <w:lang w:val="en-US"/>
        </w:rPr>
        <w:t>C</w:t>
      </w:r>
      <w:r w:rsidRPr="00555D60">
        <w:rPr>
          <w:sz w:val="28"/>
          <w:szCs w:val="28"/>
        </w:rPr>
        <w:t>) М.Вебер; $D) У.Кайковус; $E) Низомулмулк;</w:t>
      </w:r>
    </w:p>
    <w:p w:rsidR="00970E65" w:rsidRPr="00555D60" w:rsidRDefault="00970E65" w:rsidP="00514752">
      <w:pPr>
        <w:contextualSpacing/>
        <w:jc w:val="both"/>
        <w:rPr>
          <w:sz w:val="28"/>
          <w:szCs w:val="28"/>
        </w:rPr>
      </w:pPr>
      <w:r w:rsidRPr="00555D60">
        <w:rPr>
          <w:sz w:val="28"/>
          <w:szCs w:val="28"/>
        </w:rPr>
        <w:t xml:space="preserve">@165. </w:t>
      </w:r>
    </w:p>
    <w:p w:rsidR="00970E65" w:rsidRPr="00555D60" w:rsidRDefault="00970E65" w:rsidP="00514752">
      <w:pPr>
        <w:contextualSpacing/>
        <w:jc w:val="both"/>
        <w:rPr>
          <w:sz w:val="28"/>
          <w:szCs w:val="28"/>
        </w:rPr>
      </w:pPr>
      <w:r w:rsidRPr="00555D60">
        <w:rPr>
          <w:sz w:val="28"/>
          <w:szCs w:val="28"/>
        </w:rPr>
        <w:t>Таркиби элитаи сиёсии ҷомеа чӣ гуна аст?</w:t>
      </w:r>
    </w:p>
    <w:p w:rsidR="00970E65" w:rsidRPr="00555D60" w:rsidRDefault="00970E65" w:rsidP="00514752">
      <w:pPr>
        <w:tabs>
          <w:tab w:val="num" w:pos="720"/>
        </w:tabs>
        <w:contextualSpacing/>
        <w:jc w:val="both"/>
        <w:rPr>
          <w:sz w:val="28"/>
          <w:szCs w:val="28"/>
        </w:rPr>
      </w:pPr>
      <w:r w:rsidRPr="00555D60">
        <w:rPr>
          <w:sz w:val="28"/>
          <w:szCs w:val="28"/>
        </w:rPr>
        <w:t>$A) синфи ҳукмрон, заҳматкашон, идоракунандагон; $B) элитаи сиёсии олӣ, элитаи сиёсии миёна, элитаи сиёсии маъмурӣ; $</w:t>
      </w:r>
      <w:r w:rsidRPr="00555D60">
        <w:rPr>
          <w:sz w:val="28"/>
          <w:szCs w:val="28"/>
          <w:lang w:val="en-US"/>
        </w:rPr>
        <w:t>C</w:t>
      </w:r>
      <w:r w:rsidRPr="00555D60">
        <w:rPr>
          <w:sz w:val="28"/>
          <w:szCs w:val="28"/>
        </w:rPr>
        <w:t>) заҳматкашон, коргарон, деҳқонон; $D) элитаи сиёсии миёна, болоӣ ва поёнӣ; $E) элитаи сиёсии болоӣ ва поёнӣ;</w:t>
      </w:r>
    </w:p>
    <w:p w:rsidR="00970E65" w:rsidRPr="00555D60" w:rsidRDefault="00970E65" w:rsidP="00514752">
      <w:pPr>
        <w:contextualSpacing/>
        <w:jc w:val="both"/>
        <w:rPr>
          <w:sz w:val="28"/>
          <w:szCs w:val="28"/>
        </w:rPr>
      </w:pPr>
      <w:r w:rsidRPr="00555D60">
        <w:rPr>
          <w:sz w:val="28"/>
          <w:szCs w:val="28"/>
        </w:rPr>
        <w:t>@166.</w:t>
      </w:r>
    </w:p>
    <w:p w:rsidR="00970E65" w:rsidRPr="00555D60" w:rsidRDefault="00970E65" w:rsidP="00514752">
      <w:pPr>
        <w:contextualSpacing/>
        <w:jc w:val="both"/>
        <w:rPr>
          <w:sz w:val="28"/>
          <w:szCs w:val="28"/>
        </w:rPr>
      </w:pPr>
      <w:r w:rsidRPr="00555D60">
        <w:rPr>
          <w:sz w:val="28"/>
          <w:szCs w:val="28"/>
        </w:rPr>
        <w:t>Сарварии волюнтариро шарҳ диҳед.</w:t>
      </w:r>
    </w:p>
    <w:p w:rsidR="00970E65" w:rsidRPr="00555D60" w:rsidRDefault="00970E65" w:rsidP="00514752">
      <w:pPr>
        <w:contextualSpacing/>
        <w:jc w:val="both"/>
        <w:rPr>
          <w:sz w:val="28"/>
          <w:szCs w:val="28"/>
        </w:rPr>
      </w:pPr>
      <w:r w:rsidRPr="00555D60">
        <w:rPr>
          <w:sz w:val="28"/>
          <w:szCs w:val="28"/>
        </w:rPr>
        <w:t>$A) қонуниятҳои объективии инкишофи ҷомеа ба инобат гирифта нашуда, қарорҳои субъективии шахсоне, ки онро ба амал мебароранд, амалӣ гардонида мешаванд; $B) қонуниятҳои объективии инкишофи ҷомеа ба инобат гирифта намешаванд; $</w:t>
      </w:r>
      <w:r w:rsidRPr="00555D60">
        <w:rPr>
          <w:sz w:val="28"/>
          <w:szCs w:val="28"/>
          <w:lang w:val="en-US"/>
        </w:rPr>
        <w:t>C</w:t>
      </w:r>
      <w:r w:rsidRPr="00555D60">
        <w:rPr>
          <w:sz w:val="28"/>
          <w:szCs w:val="28"/>
        </w:rPr>
        <w:t>) қарорҳои субъективии шахсоне, ки сиёсатро ба амал мебароранд; $D) қонуниятҳои объективии инкишофи ҷомеа ба инобат нагирифта, қарорҳои субъективӣ қабул намудан; $E) қонуниятҳои объективии инкишофи ҷомеа ба инобат гирифтан, вале онҳоро риоя накардан;</w:t>
      </w:r>
    </w:p>
    <w:p w:rsidR="00970E65" w:rsidRPr="00555D60" w:rsidRDefault="00970E65" w:rsidP="00514752">
      <w:pPr>
        <w:contextualSpacing/>
        <w:jc w:val="both"/>
        <w:rPr>
          <w:sz w:val="28"/>
          <w:szCs w:val="28"/>
        </w:rPr>
      </w:pPr>
      <w:r w:rsidRPr="00555D60">
        <w:rPr>
          <w:sz w:val="28"/>
          <w:szCs w:val="28"/>
        </w:rPr>
        <w:t>@167.</w:t>
      </w:r>
    </w:p>
    <w:p w:rsidR="00970E65" w:rsidRPr="00555D60" w:rsidRDefault="00970E65" w:rsidP="00514752">
      <w:pPr>
        <w:contextualSpacing/>
        <w:jc w:val="both"/>
        <w:rPr>
          <w:sz w:val="28"/>
          <w:szCs w:val="28"/>
        </w:rPr>
      </w:pPr>
      <w:r w:rsidRPr="00555D60">
        <w:rPr>
          <w:sz w:val="28"/>
          <w:szCs w:val="28"/>
        </w:rPr>
        <w:t>Тарзҳои гуногуни муносибат ба сарвариро номбар намоед.</w:t>
      </w:r>
    </w:p>
    <w:p w:rsidR="00970E65" w:rsidRPr="00555D60" w:rsidRDefault="00970E65" w:rsidP="00514752">
      <w:pPr>
        <w:contextualSpacing/>
        <w:jc w:val="both"/>
        <w:rPr>
          <w:sz w:val="28"/>
          <w:szCs w:val="28"/>
        </w:rPr>
      </w:pPr>
      <w:r w:rsidRPr="00555D60">
        <w:rPr>
          <w:sz w:val="28"/>
          <w:szCs w:val="28"/>
        </w:rPr>
        <w:t>$A) сарварӣ ҳамчун мақоми идорӣ; сарварӣ ҳамчун таъсиррасонӣ ба ҷомеа; сарварии сиёсӣ, ки муносибатҳои сиёсиро бевосита ва муносибатҳои ғайрисиёсиро ба таври пайваста фаро мегирад; $B) сарварии сиёсӣ, ки фаъолияти ходимони давлатӣ ва ҷамъиятиро ҳамчун намунаи рафтори сиёсӣ ифода менамояд; $</w:t>
      </w:r>
      <w:r w:rsidRPr="00555D60">
        <w:rPr>
          <w:sz w:val="28"/>
          <w:szCs w:val="28"/>
          <w:lang w:val="en-US"/>
        </w:rPr>
        <w:t>C</w:t>
      </w:r>
      <w:r w:rsidRPr="00555D60">
        <w:rPr>
          <w:sz w:val="28"/>
          <w:szCs w:val="28"/>
        </w:rPr>
        <w:t>) сарварӣ ҳамчун мақоми идорӣ; сарварӣ ҳамчун таъсиррасонӣ ба ҷомеа;сарварии сиёсӣ, ки муносибатҳои сиёсиро бевосита ва муносибатҳои ғайрисиёсиро ба таври пайваста фаро мегирад; сарварии сиёсӣ, ки фаъолияти ходимони давлатӣ ва ҷамъиятиро ҳамчун намунаи рафтори сиёсӣ ифода менамояд; $D) сарварӣ ҳамчун таъсиррасонӣ ба ҷомеа; сарварии сиёсӣ, ки муносибатҳои сиёсиро бевосита ва муносибатҳои ғайрисиёсиро ба таври пайваста фаро мегирад; $E) сарварӣ ҳамчун мақоми идорӣ; сарварии сиёсӣ, ки муносибатҳои сиёсиро бевосита ва муносибатҳои ғайрисиёсиро фаро мегирад; сарварии сиёсӣ, ки фаъолияти ходимони давлатро ҳамчун намунаи рафтори сиёсӣ дарбар мегирад;</w:t>
      </w:r>
    </w:p>
    <w:p w:rsidR="00970E65" w:rsidRPr="00555D60" w:rsidRDefault="00970E65" w:rsidP="00514752">
      <w:pPr>
        <w:contextualSpacing/>
        <w:jc w:val="both"/>
        <w:rPr>
          <w:sz w:val="28"/>
          <w:szCs w:val="28"/>
        </w:rPr>
      </w:pPr>
      <w:r w:rsidRPr="00555D60">
        <w:rPr>
          <w:sz w:val="28"/>
          <w:szCs w:val="28"/>
        </w:rPr>
        <w:t>@168.</w:t>
      </w:r>
    </w:p>
    <w:p w:rsidR="00970E65" w:rsidRPr="00555D60" w:rsidRDefault="00970E65" w:rsidP="00514752">
      <w:pPr>
        <w:contextualSpacing/>
        <w:jc w:val="both"/>
        <w:rPr>
          <w:sz w:val="28"/>
          <w:szCs w:val="28"/>
        </w:rPr>
      </w:pPr>
      <w:r w:rsidRPr="00555D60">
        <w:rPr>
          <w:sz w:val="28"/>
          <w:szCs w:val="28"/>
        </w:rPr>
        <w:t xml:space="preserve">Таълимотҳои асосии сарварии сиёсии замони муосирро номбар намоед. </w:t>
      </w:r>
    </w:p>
    <w:p w:rsidR="00970E65" w:rsidRPr="00555D60" w:rsidRDefault="00970E65" w:rsidP="00514752">
      <w:pPr>
        <w:contextualSpacing/>
        <w:jc w:val="both"/>
        <w:rPr>
          <w:sz w:val="28"/>
          <w:szCs w:val="28"/>
        </w:rPr>
      </w:pPr>
      <w:r w:rsidRPr="00555D60">
        <w:rPr>
          <w:sz w:val="28"/>
          <w:szCs w:val="28"/>
        </w:rPr>
        <w:t>$A) назарияи «вазъият», назарияи «пайравон», назарияи маънидоднамоии психологии сарвар; $B) назарияи хосиятҳои сарвар, назарияи «пайравон», назарияи маънидоднамоии психологии сарвар; $</w:t>
      </w:r>
      <w:r w:rsidRPr="00555D60">
        <w:rPr>
          <w:sz w:val="28"/>
          <w:szCs w:val="28"/>
          <w:lang w:val="en-US"/>
        </w:rPr>
        <w:t>C</w:t>
      </w:r>
      <w:r w:rsidRPr="00555D60">
        <w:rPr>
          <w:sz w:val="28"/>
          <w:szCs w:val="28"/>
        </w:rPr>
        <w:t>) назарияи хосиятҳои сарвар, назарияи «вазъият», назарияи «пайравон»; $D) назарияи либералии сарвар, назарияи марксистии сарвар, назарияи хосиятҳои сарвар, назарияи «вазъият», назарияи «пайравон», назарияи маънидоднамоии психологии сарвар; $E) назарияи хосиятҳои сарвар, назарияи «вазъият», назарияи «пайравон», назарияи маънидоднамоии психологии сарвар;</w:t>
      </w:r>
    </w:p>
    <w:p w:rsidR="00970E65" w:rsidRPr="00555D60" w:rsidRDefault="00970E65" w:rsidP="00514752">
      <w:pPr>
        <w:contextualSpacing/>
        <w:jc w:val="both"/>
        <w:rPr>
          <w:sz w:val="28"/>
          <w:szCs w:val="28"/>
        </w:rPr>
      </w:pPr>
      <w:r w:rsidRPr="00555D60">
        <w:rPr>
          <w:sz w:val="28"/>
          <w:szCs w:val="28"/>
        </w:rPr>
        <w:t>@169.</w:t>
      </w:r>
    </w:p>
    <w:p w:rsidR="00970E65" w:rsidRPr="00555D60" w:rsidRDefault="00970E65" w:rsidP="00514752">
      <w:pPr>
        <w:contextualSpacing/>
        <w:jc w:val="both"/>
        <w:rPr>
          <w:sz w:val="28"/>
          <w:szCs w:val="28"/>
        </w:rPr>
      </w:pPr>
      <w:r w:rsidRPr="00555D60">
        <w:rPr>
          <w:sz w:val="28"/>
          <w:szCs w:val="28"/>
        </w:rPr>
        <w:t>Ташаккули сарварони маҳаллиро Е.Вятр чӣ тавр навъбандӣ намудааст?</w:t>
      </w:r>
    </w:p>
    <w:p w:rsidR="00970E65" w:rsidRPr="00555D60" w:rsidRDefault="00970E65" w:rsidP="00514752">
      <w:pPr>
        <w:contextualSpacing/>
        <w:jc w:val="both"/>
        <w:rPr>
          <w:sz w:val="28"/>
          <w:szCs w:val="28"/>
        </w:rPr>
      </w:pPr>
      <w:r w:rsidRPr="00555D60">
        <w:rPr>
          <w:sz w:val="28"/>
          <w:szCs w:val="28"/>
        </w:rPr>
        <w:t>$A) аз рӯи муносибат ба идеология; аз рӯи тарзу воситаҳои баҳо додан ба воқеият; $B) аз рӯи муносибат ба тарафдорони худ; аз рӯи тарзу воситаҳои баҳо додан ба воқеият; $</w:t>
      </w:r>
      <w:r w:rsidRPr="00555D60">
        <w:rPr>
          <w:sz w:val="28"/>
          <w:szCs w:val="28"/>
          <w:lang w:val="en-US"/>
        </w:rPr>
        <w:t>C</w:t>
      </w:r>
      <w:r w:rsidRPr="00555D60">
        <w:rPr>
          <w:sz w:val="28"/>
          <w:szCs w:val="28"/>
        </w:rPr>
        <w:t>) аз рӯи муносибат ба тарафдорони худ; аз рӯи муносибат ба ҳаракати муқовимат; $D) аз рӯи муносибат ба идеология; аз рӯи муносибат ба тарафдорони худ; аз рӯи муносибат ба рақибон; аз рӯи тарзу воситаҳои баҳо додан ба воқеият; $E) аз рӯи тарзу воситаҳои баҳо додан ба воқеият; аз рӯи муносибат ба идеологияи консервативӣ;</w:t>
      </w:r>
    </w:p>
    <w:p w:rsidR="00970E65" w:rsidRPr="00555D60" w:rsidRDefault="00970E65" w:rsidP="00514752">
      <w:pPr>
        <w:contextualSpacing/>
        <w:jc w:val="both"/>
        <w:rPr>
          <w:sz w:val="28"/>
          <w:szCs w:val="28"/>
        </w:rPr>
      </w:pPr>
      <w:r w:rsidRPr="00555D60">
        <w:rPr>
          <w:sz w:val="28"/>
          <w:szCs w:val="28"/>
        </w:rPr>
        <w:t xml:space="preserve">@170. </w:t>
      </w:r>
    </w:p>
    <w:p w:rsidR="00970E65" w:rsidRPr="00555D60" w:rsidRDefault="00970E65" w:rsidP="00514752">
      <w:pPr>
        <w:contextualSpacing/>
        <w:jc w:val="both"/>
        <w:rPr>
          <w:sz w:val="28"/>
          <w:szCs w:val="28"/>
        </w:rPr>
      </w:pPr>
      <w:r w:rsidRPr="00555D60">
        <w:rPr>
          <w:sz w:val="28"/>
          <w:szCs w:val="28"/>
        </w:rPr>
        <w:t>Р.Зиллер сарвариро чӣ тавр навъбандӣ намудааст?</w:t>
      </w:r>
    </w:p>
    <w:p w:rsidR="00970E65" w:rsidRPr="00555D60" w:rsidRDefault="00970E65" w:rsidP="00514752">
      <w:pPr>
        <w:contextualSpacing/>
        <w:jc w:val="both"/>
        <w:rPr>
          <w:sz w:val="28"/>
          <w:szCs w:val="28"/>
        </w:rPr>
      </w:pPr>
      <w:r w:rsidRPr="00555D60">
        <w:rPr>
          <w:sz w:val="28"/>
          <w:szCs w:val="28"/>
        </w:rPr>
        <w:t>$A) сиёсатмадорони касбӣ; $B) сиёсатмадорони бесалоҳият; $</w:t>
      </w:r>
      <w:r w:rsidRPr="00555D60">
        <w:rPr>
          <w:sz w:val="28"/>
          <w:szCs w:val="28"/>
          <w:lang w:val="en-US"/>
        </w:rPr>
        <w:t>C</w:t>
      </w:r>
      <w:r w:rsidRPr="00555D60">
        <w:rPr>
          <w:sz w:val="28"/>
          <w:szCs w:val="28"/>
        </w:rPr>
        <w:t>) сиёсатмадорони бесалоҳият ва бемаслак; $D) сиёсатмадорони аз сиёсат дур ё худ бемаслакон; сарварони прагматик; сарварони идеолог; сарварони ғайримуқаррарӣ; $E) сарварони идеолог, муқаррарӣ ва ғайримуқаррарӣ;</w:t>
      </w:r>
    </w:p>
    <w:p w:rsidR="00970E65" w:rsidRPr="00555D60" w:rsidRDefault="00970E65" w:rsidP="00514752">
      <w:pPr>
        <w:contextualSpacing/>
        <w:jc w:val="both"/>
        <w:rPr>
          <w:sz w:val="28"/>
          <w:szCs w:val="28"/>
        </w:rPr>
      </w:pPr>
      <w:r w:rsidRPr="00555D60">
        <w:rPr>
          <w:sz w:val="28"/>
          <w:szCs w:val="28"/>
        </w:rPr>
        <w:t xml:space="preserve">@171. </w:t>
      </w:r>
    </w:p>
    <w:p w:rsidR="00970E65" w:rsidRPr="00555D60" w:rsidRDefault="00970E65" w:rsidP="00514752">
      <w:pPr>
        <w:contextualSpacing/>
        <w:jc w:val="both"/>
        <w:rPr>
          <w:sz w:val="28"/>
          <w:szCs w:val="28"/>
        </w:rPr>
      </w:pPr>
      <w:r w:rsidRPr="00555D60">
        <w:rPr>
          <w:sz w:val="28"/>
          <w:szCs w:val="28"/>
        </w:rPr>
        <w:t>Навъҳои асосии сарвариро нишон диҳед.</w:t>
      </w:r>
    </w:p>
    <w:p w:rsidR="00970E65" w:rsidRPr="00555D60" w:rsidRDefault="00970E65" w:rsidP="00514752">
      <w:pPr>
        <w:contextualSpacing/>
        <w:jc w:val="both"/>
        <w:rPr>
          <w:sz w:val="28"/>
          <w:szCs w:val="28"/>
        </w:rPr>
      </w:pPr>
      <w:r w:rsidRPr="00555D60">
        <w:rPr>
          <w:sz w:val="28"/>
          <w:szCs w:val="28"/>
        </w:rPr>
        <w:t>$A) сарварии асосӣ ва демократӣ; $B) сарварии ғайриасосӣ; $</w:t>
      </w:r>
      <w:r w:rsidRPr="00555D60">
        <w:rPr>
          <w:sz w:val="28"/>
          <w:szCs w:val="28"/>
          <w:lang w:val="en-US"/>
        </w:rPr>
        <w:t>C</w:t>
      </w:r>
      <w:r w:rsidRPr="00555D60">
        <w:rPr>
          <w:sz w:val="28"/>
          <w:szCs w:val="28"/>
        </w:rPr>
        <w:t>) сарварии мутаносиб ва пайваста; $D) сарварии қонунӣ ва ғайриқонунӣ; $E) сарварии авторитарӣ ва сарварии демократӣ;</w:t>
      </w:r>
    </w:p>
    <w:p w:rsidR="00970E65" w:rsidRPr="00555D60" w:rsidRDefault="00970E65" w:rsidP="00514752">
      <w:pPr>
        <w:contextualSpacing/>
        <w:jc w:val="both"/>
        <w:rPr>
          <w:bCs/>
          <w:sz w:val="28"/>
          <w:szCs w:val="28"/>
        </w:rPr>
      </w:pPr>
      <w:r w:rsidRPr="00555D60">
        <w:rPr>
          <w:bCs/>
          <w:sz w:val="28"/>
          <w:szCs w:val="28"/>
        </w:rPr>
        <w:t>@172.</w:t>
      </w:r>
    </w:p>
    <w:p w:rsidR="00970E65" w:rsidRPr="00555D60" w:rsidRDefault="00970E65" w:rsidP="00514752">
      <w:pPr>
        <w:contextualSpacing/>
        <w:jc w:val="both"/>
        <w:rPr>
          <w:bCs/>
          <w:sz w:val="28"/>
          <w:szCs w:val="28"/>
        </w:rPr>
      </w:pPr>
      <w:r w:rsidRPr="00555D60">
        <w:rPr>
          <w:bCs/>
          <w:sz w:val="28"/>
          <w:szCs w:val="28"/>
        </w:rPr>
        <w:t>Н</w:t>
      </w:r>
      <w:r w:rsidRPr="00555D60">
        <w:rPr>
          <w:sz w:val="28"/>
          <w:szCs w:val="28"/>
        </w:rPr>
        <w:t>азариётчиёни равияи</w:t>
      </w:r>
      <w:r w:rsidRPr="00555D60">
        <w:rPr>
          <w:bCs/>
          <w:sz w:val="28"/>
          <w:szCs w:val="28"/>
        </w:rPr>
        <w:t xml:space="preserve"> элитизми радикалӣ кадоме аз ин муҳаққиқон баромад менамоянд, муайян намоед?</w:t>
      </w:r>
    </w:p>
    <w:p w:rsidR="00970E65" w:rsidRPr="00555D60" w:rsidRDefault="00970E65" w:rsidP="00514752">
      <w:pPr>
        <w:contextualSpacing/>
        <w:jc w:val="both"/>
        <w:rPr>
          <w:bCs/>
          <w:sz w:val="28"/>
          <w:szCs w:val="28"/>
        </w:rPr>
      </w:pPr>
      <w:r w:rsidRPr="00555D60">
        <w:rPr>
          <w:bCs/>
          <w:sz w:val="28"/>
          <w:szCs w:val="28"/>
        </w:rPr>
        <w:t xml:space="preserve">$A) </w:t>
      </w:r>
      <w:r w:rsidRPr="00555D60">
        <w:rPr>
          <w:color w:val="000000"/>
          <w:sz w:val="28"/>
          <w:szCs w:val="28"/>
        </w:rPr>
        <w:t xml:space="preserve">Чарлз </w:t>
      </w:r>
      <w:r w:rsidRPr="00555D60">
        <w:rPr>
          <w:sz w:val="28"/>
          <w:szCs w:val="28"/>
        </w:rPr>
        <w:t>Райтом Миллс ва Р.Михелс</w:t>
      </w:r>
      <w:r w:rsidRPr="00555D60">
        <w:rPr>
          <w:bCs/>
          <w:sz w:val="28"/>
          <w:szCs w:val="28"/>
        </w:rPr>
        <w:t xml:space="preserve">; $B) </w:t>
      </w:r>
      <w:r w:rsidRPr="00555D60">
        <w:rPr>
          <w:sz w:val="28"/>
          <w:szCs w:val="28"/>
        </w:rPr>
        <w:t>Р.</w:t>
      </w:r>
      <w:r w:rsidRPr="00555D60">
        <w:rPr>
          <w:sz w:val="28"/>
          <w:szCs w:val="28"/>
          <w:lang w:val="tg-Cyrl-TJ"/>
        </w:rPr>
        <w:t xml:space="preserve"> </w:t>
      </w:r>
      <w:r w:rsidRPr="00555D60">
        <w:rPr>
          <w:sz w:val="28"/>
          <w:szCs w:val="28"/>
        </w:rPr>
        <w:t>Дай, 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xml:space="preserve">; $C) </w:t>
      </w:r>
      <w:r w:rsidRPr="00555D60">
        <w:rPr>
          <w:sz w:val="28"/>
          <w:szCs w:val="28"/>
        </w:rPr>
        <w:t>С.</w:t>
      </w:r>
      <w:r w:rsidRPr="00555D60">
        <w:rPr>
          <w:sz w:val="28"/>
          <w:szCs w:val="28"/>
          <w:lang w:val="tg-Cyrl-TJ"/>
        </w:rPr>
        <w:t xml:space="preserve"> </w:t>
      </w:r>
      <w:r w:rsidRPr="00555D60">
        <w:rPr>
          <w:sz w:val="28"/>
          <w:szCs w:val="28"/>
        </w:rPr>
        <w:t xml:space="preserve">Келлер, </w:t>
      </w:r>
      <w:r w:rsidRPr="00555D60">
        <w:rPr>
          <w:bCs/>
          <w:sz w:val="28"/>
          <w:szCs w:val="28"/>
        </w:rPr>
        <w:t>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О.</w:t>
      </w:r>
      <w:r w:rsidRPr="00555D60">
        <w:rPr>
          <w:sz w:val="28"/>
          <w:szCs w:val="28"/>
          <w:lang w:val="tg-Cyrl-TJ"/>
        </w:rPr>
        <w:t xml:space="preserve"> </w:t>
      </w:r>
      <w:r w:rsidRPr="00555D60">
        <w:rPr>
          <w:sz w:val="28"/>
          <w:szCs w:val="28"/>
        </w:rPr>
        <w:t>Штаммер, В.</w:t>
      </w:r>
      <w:r w:rsidRPr="00555D60">
        <w:rPr>
          <w:sz w:val="28"/>
          <w:szCs w:val="28"/>
          <w:lang w:val="tg-Cyrl-TJ"/>
        </w:rPr>
        <w:t xml:space="preserve"> </w:t>
      </w:r>
      <w:r w:rsidRPr="00555D60">
        <w:rPr>
          <w:sz w:val="28"/>
          <w:szCs w:val="28"/>
        </w:rPr>
        <w:t>Ропке ва Ортега-и-Гассет</w:t>
      </w:r>
      <w:r w:rsidRPr="00555D60">
        <w:rPr>
          <w:bCs/>
          <w:sz w:val="28"/>
          <w:szCs w:val="28"/>
        </w:rPr>
        <w:t>; $E)</w:t>
      </w:r>
      <w:r w:rsidRPr="00555D60">
        <w:rPr>
          <w:bCs/>
          <w:sz w:val="28"/>
          <w:szCs w:val="28"/>
          <w:lang w:val="tg-Cyrl-TJ"/>
        </w:rPr>
        <w:t xml:space="preserve"> </w:t>
      </w:r>
      <w:r w:rsidRPr="00555D60">
        <w:rPr>
          <w:sz w:val="28"/>
          <w:szCs w:val="28"/>
        </w:rPr>
        <w:t>Д.</w:t>
      </w:r>
      <w:r w:rsidRPr="00555D60">
        <w:rPr>
          <w:sz w:val="28"/>
          <w:szCs w:val="28"/>
          <w:lang w:val="tg-Cyrl-TJ"/>
        </w:rPr>
        <w:t xml:space="preserve"> </w:t>
      </w:r>
      <w:r w:rsidRPr="00555D60">
        <w:rPr>
          <w:sz w:val="28"/>
          <w:szCs w:val="28"/>
        </w:rPr>
        <w:t>Рисмен, В.</w:t>
      </w:r>
      <w:r w:rsidRPr="00555D60">
        <w:rPr>
          <w:sz w:val="28"/>
          <w:szCs w:val="28"/>
          <w:lang w:val="tg-Cyrl-TJ"/>
        </w:rPr>
        <w:t xml:space="preserve"> </w:t>
      </w:r>
      <w:r w:rsidRPr="00555D60">
        <w:rPr>
          <w:sz w:val="28"/>
          <w:szCs w:val="28"/>
        </w:rPr>
        <w:t xml:space="preserve">Ропке ва </w:t>
      </w:r>
      <w:r w:rsidRPr="00555D60">
        <w:rPr>
          <w:bCs/>
          <w:sz w:val="28"/>
          <w:szCs w:val="28"/>
        </w:rPr>
        <w:t>Р.</w:t>
      </w:r>
      <w:r w:rsidRPr="00555D60">
        <w:rPr>
          <w:bCs/>
          <w:sz w:val="28"/>
          <w:szCs w:val="28"/>
          <w:lang w:val="tg-Cyrl-TJ"/>
        </w:rPr>
        <w:t xml:space="preserve"> </w:t>
      </w:r>
      <w:r w:rsidRPr="00555D60">
        <w:rPr>
          <w:bCs/>
          <w:sz w:val="28"/>
          <w:szCs w:val="28"/>
        </w:rPr>
        <w:t>Михелс;</w:t>
      </w:r>
    </w:p>
    <w:p w:rsidR="00970E65" w:rsidRPr="00555D60" w:rsidRDefault="00970E65" w:rsidP="00514752">
      <w:pPr>
        <w:contextualSpacing/>
        <w:jc w:val="both"/>
        <w:rPr>
          <w:bCs/>
          <w:sz w:val="28"/>
          <w:szCs w:val="28"/>
        </w:rPr>
      </w:pPr>
      <w:r w:rsidRPr="00555D60">
        <w:rPr>
          <w:bCs/>
          <w:sz w:val="28"/>
          <w:szCs w:val="28"/>
        </w:rPr>
        <w:t>@173.</w:t>
      </w:r>
    </w:p>
    <w:p w:rsidR="00970E65" w:rsidRPr="00555D60" w:rsidRDefault="00970E65" w:rsidP="00514752">
      <w:pPr>
        <w:contextualSpacing/>
        <w:jc w:val="both"/>
        <w:rPr>
          <w:color w:val="000000"/>
          <w:sz w:val="28"/>
          <w:szCs w:val="28"/>
          <w:lang w:val="tg-Cyrl-TJ"/>
        </w:rPr>
      </w:pPr>
      <w:r w:rsidRPr="00555D60">
        <w:rPr>
          <w:color w:val="000000"/>
          <w:sz w:val="28"/>
          <w:szCs w:val="28"/>
        </w:rPr>
        <w:t xml:space="preserve">Аввалин маротиба мафҳуми «элитаи ҳукумрон»-ро </w:t>
      </w:r>
      <w:r w:rsidRPr="00555D60">
        <w:rPr>
          <w:rStyle w:val="Strong"/>
          <w:b w:val="0"/>
          <w:sz w:val="28"/>
          <w:szCs w:val="28"/>
        </w:rPr>
        <w:t>(powе</w:t>
      </w:r>
      <w:r w:rsidRPr="00555D60">
        <w:rPr>
          <w:rStyle w:val="Strong"/>
          <w:b w:val="0"/>
          <w:sz w:val="28"/>
          <w:szCs w:val="28"/>
          <w:lang w:val="en-US"/>
        </w:rPr>
        <w:t>r</w:t>
      </w:r>
      <w:r w:rsidRPr="00555D60">
        <w:rPr>
          <w:rStyle w:val="Strong"/>
          <w:b w:val="0"/>
          <w:sz w:val="28"/>
          <w:szCs w:val="28"/>
        </w:rPr>
        <w:t>élit</w:t>
      </w:r>
      <w:r w:rsidRPr="00555D60">
        <w:rPr>
          <w:rStyle w:val="Strong"/>
          <w:b w:val="0"/>
          <w:sz w:val="28"/>
          <w:szCs w:val="28"/>
          <w:lang w:val="en-US"/>
        </w:rPr>
        <w:t>e</w:t>
      </w:r>
      <w:r w:rsidRPr="00555D60">
        <w:rPr>
          <w:rStyle w:val="Strong"/>
          <w:b w:val="0"/>
          <w:sz w:val="28"/>
          <w:szCs w:val="28"/>
        </w:rPr>
        <w:t>)</w:t>
      </w:r>
      <w:r w:rsidRPr="00555D60">
        <w:rPr>
          <w:color w:val="000000"/>
          <w:sz w:val="28"/>
          <w:szCs w:val="28"/>
        </w:rPr>
        <w:t xml:space="preserve"> кадоме аз ин муҳаққиқон дар тадқиқотҳояш истифода намудааст, нишон диҳед? </w:t>
      </w:r>
    </w:p>
    <w:p w:rsidR="00970E65" w:rsidRPr="00555D60" w:rsidRDefault="00970E65" w:rsidP="00514752">
      <w:pPr>
        <w:contextualSpacing/>
        <w:jc w:val="both"/>
        <w:rPr>
          <w:bCs/>
          <w:sz w:val="28"/>
          <w:szCs w:val="28"/>
          <w:lang w:val="tg-Cyrl-TJ"/>
        </w:rPr>
      </w:pPr>
      <w:r w:rsidRPr="00555D60">
        <w:rPr>
          <w:bCs/>
          <w:sz w:val="28"/>
          <w:szCs w:val="28"/>
          <w:lang w:val="tg-Cyrl-TJ"/>
        </w:rPr>
        <w:t xml:space="preserve">$A) </w:t>
      </w:r>
      <w:r w:rsidRPr="00555D60">
        <w:rPr>
          <w:color w:val="000000"/>
          <w:sz w:val="28"/>
          <w:szCs w:val="28"/>
          <w:lang w:val="tg-Cyrl-TJ"/>
        </w:rPr>
        <w:t xml:space="preserve">Ч. </w:t>
      </w:r>
      <w:r w:rsidRPr="00555D60">
        <w:rPr>
          <w:sz w:val="28"/>
          <w:szCs w:val="28"/>
          <w:lang w:val="tg-Cyrl-TJ"/>
        </w:rPr>
        <w:t>Р. Миллс</w:t>
      </w:r>
      <w:r w:rsidRPr="00555D60">
        <w:rPr>
          <w:bCs/>
          <w:sz w:val="28"/>
          <w:szCs w:val="28"/>
          <w:lang w:val="tg-Cyrl-TJ"/>
        </w:rPr>
        <w:t xml:space="preserve">; $B) </w:t>
      </w:r>
      <w:r w:rsidRPr="00555D60">
        <w:rPr>
          <w:sz w:val="28"/>
          <w:szCs w:val="28"/>
          <w:lang w:val="tg-Cyrl-TJ"/>
        </w:rPr>
        <w:t>В. Парето</w:t>
      </w:r>
      <w:r w:rsidRPr="00555D60">
        <w:rPr>
          <w:bCs/>
          <w:sz w:val="28"/>
          <w:szCs w:val="28"/>
          <w:lang w:val="tg-Cyrl-TJ"/>
        </w:rPr>
        <w:t xml:space="preserve">; $C) </w:t>
      </w:r>
      <w:r w:rsidRPr="00555D60">
        <w:rPr>
          <w:sz w:val="28"/>
          <w:szCs w:val="28"/>
          <w:lang w:val="tg-Cyrl-TJ"/>
        </w:rPr>
        <w:t>С. Келлер</w:t>
      </w:r>
      <w:r w:rsidRPr="00555D60">
        <w:rPr>
          <w:bCs/>
          <w:sz w:val="28"/>
          <w:szCs w:val="28"/>
          <w:lang w:val="tg-Cyrl-TJ"/>
        </w:rPr>
        <w:t xml:space="preserve">; $D) </w:t>
      </w:r>
      <w:r w:rsidRPr="00555D60">
        <w:rPr>
          <w:sz w:val="28"/>
          <w:szCs w:val="28"/>
          <w:lang w:val="tg-Cyrl-TJ"/>
        </w:rPr>
        <w:t>О. Штаммер</w:t>
      </w:r>
      <w:r w:rsidRPr="00555D60">
        <w:rPr>
          <w:bCs/>
          <w:sz w:val="28"/>
          <w:szCs w:val="28"/>
          <w:lang w:val="tg-Cyrl-TJ"/>
        </w:rPr>
        <w:t xml:space="preserve">; $E) </w:t>
      </w:r>
      <w:r w:rsidRPr="00555D60">
        <w:rPr>
          <w:sz w:val="28"/>
          <w:szCs w:val="28"/>
          <w:lang w:val="tg-Cyrl-TJ"/>
        </w:rPr>
        <w:t>Д. Рисмен</w:t>
      </w:r>
      <w:r w:rsidRPr="00555D60">
        <w:rPr>
          <w:bCs/>
          <w:sz w:val="28"/>
          <w:szCs w:val="28"/>
          <w:lang w:val="tg-Cyrl-TJ"/>
        </w:rPr>
        <w:t>;</w:t>
      </w:r>
    </w:p>
    <w:p w:rsidR="00970E65" w:rsidRPr="00555D60" w:rsidRDefault="00970E65" w:rsidP="00514752">
      <w:pPr>
        <w:contextualSpacing/>
        <w:jc w:val="both"/>
        <w:rPr>
          <w:bCs/>
          <w:sz w:val="28"/>
          <w:szCs w:val="28"/>
        </w:rPr>
      </w:pPr>
      <w:r w:rsidRPr="00555D60">
        <w:rPr>
          <w:bCs/>
          <w:sz w:val="28"/>
          <w:szCs w:val="28"/>
        </w:rPr>
        <w:t>@174.</w:t>
      </w:r>
    </w:p>
    <w:p w:rsidR="00970E65" w:rsidRPr="00555D60" w:rsidRDefault="00970E65" w:rsidP="00514752">
      <w:pPr>
        <w:contextualSpacing/>
        <w:jc w:val="both"/>
        <w:rPr>
          <w:bCs/>
          <w:sz w:val="28"/>
          <w:szCs w:val="28"/>
        </w:rPr>
      </w:pPr>
      <w:r w:rsidRPr="00555D60">
        <w:rPr>
          <w:sz w:val="28"/>
          <w:szCs w:val="28"/>
        </w:rPr>
        <w:t xml:space="preserve">Намояндагони консепсияи неоэлитизм </w:t>
      </w:r>
      <w:r w:rsidRPr="00555D60">
        <w:rPr>
          <w:bCs/>
          <w:sz w:val="28"/>
          <w:szCs w:val="28"/>
        </w:rPr>
        <w:t>кадоме аз ин муҳаққиқон баромад менамоянд?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Р.</w:t>
      </w:r>
      <w:r w:rsidRPr="00555D60">
        <w:rPr>
          <w:sz w:val="28"/>
          <w:szCs w:val="28"/>
          <w:lang w:val="tg-Cyrl-TJ"/>
        </w:rPr>
        <w:t xml:space="preserve"> А</w:t>
      </w:r>
      <w:r w:rsidRPr="00555D60">
        <w:rPr>
          <w:sz w:val="28"/>
          <w:szCs w:val="28"/>
        </w:rPr>
        <w:t>рон, Ҷ.</w:t>
      </w:r>
      <w:r w:rsidRPr="00555D60">
        <w:rPr>
          <w:sz w:val="28"/>
          <w:szCs w:val="28"/>
          <w:lang w:val="tg-Cyrl-TJ"/>
        </w:rPr>
        <w:t xml:space="preserve"> </w:t>
      </w:r>
      <w:r w:rsidRPr="00555D60">
        <w:rPr>
          <w:sz w:val="28"/>
          <w:szCs w:val="28"/>
        </w:rPr>
        <w:t>Пламетац, Ҷ.</w:t>
      </w:r>
      <w:r w:rsidRPr="00555D60">
        <w:rPr>
          <w:sz w:val="28"/>
          <w:szCs w:val="28"/>
          <w:lang w:val="tg-Cyrl-TJ"/>
        </w:rPr>
        <w:t xml:space="preserve"> </w:t>
      </w:r>
      <w:r w:rsidRPr="00555D60">
        <w:rPr>
          <w:sz w:val="28"/>
          <w:szCs w:val="28"/>
        </w:rPr>
        <w:t>Сартори ва П.</w:t>
      </w:r>
      <w:r w:rsidRPr="00555D60">
        <w:rPr>
          <w:sz w:val="28"/>
          <w:szCs w:val="28"/>
          <w:lang w:val="tg-Cyrl-TJ"/>
        </w:rPr>
        <w:t xml:space="preserve"> </w:t>
      </w:r>
      <w:r w:rsidRPr="00555D60">
        <w:rPr>
          <w:sz w:val="28"/>
          <w:szCs w:val="28"/>
        </w:rPr>
        <w:t>Бахрах</w:t>
      </w:r>
      <w:r w:rsidRPr="00555D60">
        <w:rPr>
          <w:bCs/>
          <w:sz w:val="28"/>
          <w:szCs w:val="28"/>
        </w:rPr>
        <w:t xml:space="preserve">; $B) </w:t>
      </w:r>
      <w:r w:rsidRPr="00555D60">
        <w:rPr>
          <w:sz w:val="28"/>
          <w:szCs w:val="28"/>
        </w:rPr>
        <w:t>Р.Дай, 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xml:space="preserve">; $C) </w:t>
      </w:r>
      <w:r w:rsidRPr="00555D60">
        <w:rPr>
          <w:sz w:val="28"/>
          <w:szCs w:val="28"/>
        </w:rPr>
        <w:t>С.</w:t>
      </w:r>
      <w:r w:rsidRPr="00555D60">
        <w:rPr>
          <w:sz w:val="28"/>
          <w:szCs w:val="28"/>
          <w:lang w:val="tg-Cyrl-TJ"/>
        </w:rPr>
        <w:t xml:space="preserve"> </w:t>
      </w:r>
      <w:r w:rsidRPr="00555D60">
        <w:rPr>
          <w:sz w:val="28"/>
          <w:szCs w:val="28"/>
        </w:rPr>
        <w:t xml:space="preserve">Келлер, </w:t>
      </w:r>
      <w:r w:rsidRPr="00555D60">
        <w:rPr>
          <w:bCs/>
          <w:sz w:val="28"/>
          <w:szCs w:val="28"/>
        </w:rPr>
        <w:t>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О.</w:t>
      </w:r>
      <w:r w:rsidRPr="00555D60">
        <w:rPr>
          <w:sz w:val="28"/>
          <w:szCs w:val="28"/>
          <w:lang w:val="tg-Cyrl-TJ"/>
        </w:rPr>
        <w:t xml:space="preserve"> </w:t>
      </w:r>
      <w:r w:rsidRPr="00555D60">
        <w:rPr>
          <w:sz w:val="28"/>
          <w:szCs w:val="28"/>
        </w:rPr>
        <w:t>Штаммер, В.</w:t>
      </w:r>
      <w:r w:rsidRPr="00555D60">
        <w:rPr>
          <w:sz w:val="28"/>
          <w:szCs w:val="28"/>
          <w:lang w:val="tg-Cyrl-TJ"/>
        </w:rPr>
        <w:t xml:space="preserve"> </w:t>
      </w:r>
      <w:r w:rsidRPr="00555D60">
        <w:rPr>
          <w:sz w:val="28"/>
          <w:szCs w:val="28"/>
        </w:rPr>
        <w:t>Ропке ва Ортега-и-Гассет</w:t>
      </w:r>
      <w:r w:rsidRPr="00555D60">
        <w:rPr>
          <w:bCs/>
          <w:sz w:val="28"/>
          <w:szCs w:val="28"/>
        </w:rPr>
        <w:t>; $E)</w:t>
      </w:r>
      <w:r w:rsidRPr="00555D60">
        <w:rPr>
          <w:bCs/>
          <w:sz w:val="28"/>
          <w:szCs w:val="28"/>
          <w:lang w:val="tg-Cyrl-TJ"/>
        </w:rPr>
        <w:t xml:space="preserve"> </w:t>
      </w:r>
      <w:r w:rsidRPr="00555D60">
        <w:rPr>
          <w:sz w:val="28"/>
          <w:szCs w:val="28"/>
        </w:rPr>
        <w:t>Д.</w:t>
      </w:r>
      <w:r w:rsidRPr="00555D60">
        <w:rPr>
          <w:sz w:val="28"/>
          <w:szCs w:val="28"/>
          <w:lang w:val="tg-Cyrl-TJ"/>
        </w:rPr>
        <w:t xml:space="preserve"> </w:t>
      </w:r>
      <w:r w:rsidRPr="00555D60">
        <w:rPr>
          <w:sz w:val="28"/>
          <w:szCs w:val="28"/>
        </w:rPr>
        <w:t>Рисмен, В.</w:t>
      </w:r>
      <w:r w:rsidRPr="00555D60">
        <w:rPr>
          <w:sz w:val="28"/>
          <w:szCs w:val="28"/>
          <w:lang w:val="tg-Cyrl-TJ"/>
        </w:rPr>
        <w:t xml:space="preserve"> </w:t>
      </w:r>
      <w:r w:rsidRPr="00555D60">
        <w:rPr>
          <w:sz w:val="28"/>
          <w:szCs w:val="28"/>
        </w:rPr>
        <w:t xml:space="preserve">Ропке ва </w:t>
      </w:r>
      <w:r w:rsidRPr="00555D60">
        <w:rPr>
          <w:bCs/>
          <w:sz w:val="28"/>
          <w:szCs w:val="28"/>
        </w:rPr>
        <w:t>Р.</w:t>
      </w:r>
      <w:r w:rsidRPr="00555D60">
        <w:rPr>
          <w:bCs/>
          <w:sz w:val="28"/>
          <w:szCs w:val="28"/>
          <w:lang w:val="tg-Cyrl-TJ"/>
        </w:rPr>
        <w:t xml:space="preserve"> </w:t>
      </w:r>
      <w:r w:rsidRPr="00555D60">
        <w:rPr>
          <w:bCs/>
          <w:sz w:val="28"/>
          <w:szCs w:val="28"/>
        </w:rPr>
        <w:t>Михелс;</w:t>
      </w:r>
    </w:p>
    <w:p w:rsidR="00970E65" w:rsidRPr="00555D60" w:rsidRDefault="00970E65" w:rsidP="00514752">
      <w:pPr>
        <w:contextualSpacing/>
        <w:jc w:val="both"/>
        <w:rPr>
          <w:bCs/>
          <w:sz w:val="28"/>
          <w:szCs w:val="28"/>
        </w:rPr>
      </w:pPr>
      <w:r w:rsidRPr="00555D60">
        <w:rPr>
          <w:bCs/>
          <w:sz w:val="28"/>
          <w:szCs w:val="28"/>
        </w:rPr>
        <w:t>@175.</w:t>
      </w:r>
    </w:p>
    <w:p w:rsidR="00970E65" w:rsidRPr="00555D60" w:rsidRDefault="00970E65" w:rsidP="00514752">
      <w:pPr>
        <w:pStyle w:val="BodyTextIndent"/>
        <w:spacing w:before="0"/>
        <w:ind w:firstLine="0"/>
        <w:contextualSpacing/>
        <w:rPr>
          <w:rFonts w:ascii="Times New Roman" w:hAnsi="Times New Roman"/>
          <w:szCs w:val="28"/>
        </w:rPr>
      </w:pPr>
      <w:r w:rsidRPr="00555D60">
        <w:rPr>
          <w:rFonts w:ascii="Times New Roman" w:hAnsi="Times New Roman"/>
          <w:szCs w:val="28"/>
        </w:rPr>
        <w:t>Дар илми сиёсии муосири Ғарб кадом муҳаққиқон оиди неоэлитизм андешаҳояшонро баён намудаанд?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Г.</w:t>
      </w:r>
      <w:r w:rsidRPr="00555D60">
        <w:rPr>
          <w:sz w:val="28"/>
          <w:szCs w:val="28"/>
          <w:lang w:val="tg-Cyrl-TJ"/>
        </w:rPr>
        <w:t xml:space="preserve"> </w:t>
      </w:r>
      <w:r w:rsidRPr="00555D60">
        <w:rPr>
          <w:sz w:val="28"/>
          <w:szCs w:val="28"/>
        </w:rPr>
        <w:t>Лассуэлл, Ҷ.</w:t>
      </w:r>
      <w:r w:rsidRPr="00555D60">
        <w:rPr>
          <w:sz w:val="28"/>
          <w:szCs w:val="28"/>
          <w:lang w:val="tg-Cyrl-TJ"/>
        </w:rPr>
        <w:t xml:space="preserve"> </w:t>
      </w:r>
      <w:r w:rsidRPr="00555D60">
        <w:rPr>
          <w:sz w:val="28"/>
          <w:szCs w:val="28"/>
        </w:rPr>
        <w:t>Сартори, Т.</w:t>
      </w:r>
      <w:r w:rsidRPr="00555D60">
        <w:rPr>
          <w:sz w:val="28"/>
          <w:szCs w:val="28"/>
          <w:lang w:val="tg-Cyrl-TJ"/>
        </w:rPr>
        <w:t xml:space="preserve"> </w:t>
      </w:r>
      <w:r w:rsidRPr="00555D60">
        <w:rPr>
          <w:sz w:val="28"/>
          <w:szCs w:val="28"/>
        </w:rPr>
        <w:t>Дай, Х.</w:t>
      </w:r>
      <w:r w:rsidRPr="00555D60">
        <w:rPr>
          <w:sz w:val="28"/>
          <w:szCs w:val="28"/>
          <w:lang w:val="tg-Cyrl-TJ"/>
        </w:rPr>
        <w:t xml:space="preserve"> </w:t>
      </w:r>
      <w:r w:rsidRPr="00555D60">
        <w:rPr>
          <w:sz w:val="28"/>
          <w:szCs w:val="28"/>
        </w:rPr>
        <w:t>Зеглер ва дигарон</w:t>
      </w:r>
      <w:r w:rsidRPr="00555D60">
        <w:rPr>
          <w:bCs/>
          <w:sz w:val="28"/>
          <w:szCs w:val="28"/>
        </w:rPr>
        <w:t xml:space="preserve">; $B) </w:t>
      </w:r>
      <w:r w:rsidRPr="00555D60">
        <w:rPr>
          <w:sz w:val="28"/>
          <w:szCs w:val="28"/>
        </w:rPr>
        <w:t>Р.</w:t>
      </w:r>
      <w:r w:rsidRPr="00555D60">
        <w:rPr>
          <w:sz w:val="28"/>
          <w:szCs w:val="28"/>
          <w:lang w:val="tg-Cyrl-TJ"/>
        </w:rPr>
        <w:t xml:space="preserve"> </w:t>
      </w:r>
      <w:r w:rsidRPr="00555D60">
        <w:rPr>
          <w:sz w:val="28"/>
          <w:szCs w:val="28"/>
        </w:rPr>
        <w:t>Дай, Г.</w:t>
      </w:r>
      <w:r w:rsidRPr="00555D60">
        <w:rPr>
          <w:sz w:val="28"/>
          <w:szCs w:val="28"/>
          <w:lang w:val="tg-Cyrl-TJ"/>
        </w:rPr>
        <w:t xml:space="preserve"> </w:t>
      </w:r>
      <w:r w:rsidRPr="00555D60">
        <w:rPr>
          <w:sz w:val="28"/>
          <w:szCs w:val="28"/>
        </w:rPr>
        <w:t>Моска ва В.</w:t>
      </w:r>
      <w:r w:rsidRPr="00555D60">
        <w:rPr>
          <w:sz w:val="28"/>
          <w:szCs w:val="28"/>
          <w:lang w:val="tg-Cyrl-TJ"/>
        </w:rPr>
        <w:t xml:space="preserve"> </w:t>
      </w:r>
      <w:r w:rsidRPr="00555D60">
        <w:rPr>
          <w:sz w:val="28"/>
          <w:szCs w:val="28"/>
        </w:rPr>
        <w:t>Парето</w:t>
      </w:r>
      <w:r w:rsidRPr="00555D60">
        <w:rPr>
          <w:bCs/>
          <w:sz w:val="28"/>
          <w:szCs w:val="28"/>
        </w:rPr>
        <w:t xml:space="preserve">; $C) </w:t>
      </w:r>
      <w:r w:rsidRPr="00555D60">
        <w:rPr>
          <w:sz w:val="28"/>
          <w:szCs w:val="28"/>
        </w:rPr>
        <w:t xml:space="preserve">С.Келлер, </w:t>
      </w:r>
      <w:r w:rsidRPr="00555D60">
        <w:rPr>
          <w:bCs/>
          <w:sz w:val="28"/>
          <w:szCs w:val="28"/>
        </w:rPr>
        <w:t>Р.</w:t>
      </w:r>
      <w:r w:rsidRPr="00555D60">
        <w:rPr>
          <w:bCs/>
          <w:sz w:val="28"/>
          <w:szCs w:val="28"/>
          <w:lang w:val="tg-Cyrl-TJ"/>
        </w:rPr>
        <w:t xml:space="preserve"> </w:t>
      </w:r>
      <w:r w:rsidRPr="00555D60">
        <w:rPr>
          <w:bCs/>
          <w:sz w:val="28"/>
          <w:szCs w:val="28"/>
        </w:rPr>
        <w:t>Михелс ва В.</w:t>
      </w:r>
      <w:r w:rsidRPr="00555D60">
        <w:rPr>
          <w:bCs/>
          <w:sz w:val="28"/>
          <w:szCs w:val="28"/>
          <w:lang w:val="tg-Cyrl-TJ"/>
        </w:rPr>
        <w:t xml:space="preserve"> </w:t>
      </w:r>
      <w:r w:rsidRPr="00555D60">
        <w:rPr>
          <w:bCs/>
          <w:sz w:val="28"/>
          <w:szCs w:val="28"/>
        </w:rPr>
        <w:t xml:space="preserve">Парето; $D) </w:t>
      </w:r>
      <w:r w:rsidRPr="00555D60">
        <w:rPr>
          <w:sz w:val="28"/>
          <w:szCs w:val="28"/>
        </w:rPr>
        <w:t>О.</w:t>
      </w:r>
      <w:r w:rsidRPr="00555D60">
        <w:rPr>
          <w:sz w:val="28"/>
          <w:szCs w:val="28"/>
          <w:lang w:val="tg-Cyrl-TJ"/>
        </w:rPr>
        <w:t xml:space="preserve"> </w:t>
      </w:r>
      <w:r w:rsidRPr="00555D60">
        <w:rPr>
          <w:sz w:val="28"/>
          <w:szCs w:val="28"/>
        </w:rPr>
        <w:t>Штаммер, В.Ропке ва Ортега-и-Гассет</w:t>
      </w:r>
      <w:r w:rsidRPr="00555D60">
        <w:rPr>
          <w:bCs/>
          <w:sz w:val="28"/>
          <w:szCs w:val="28"/>
        </w:rPr>
        <w:t>; $E)</w:t>
      </w:r>
      <w:r w:rsidRPr="00555D60">
        <w:rPr>
          <w:bCs/>
          <w:sz w:val="28"/>
          <w:szCs w:val="28"/>
          <w:lang w:val="tg-Cyrl-TJ"/>
        </w:rPr>
        <w:t xml:space="preserve"> </w:t>
      </w:r>
      <w:r w:rsidRPr="00555D60">
        <w:rPr>
          <w:sz w:val="28"/>
          <w:szCs w:val="28"/>
        </w:rPr>
        <w:t xml:space="preserve">Д.Рисмен, В.Ропке ва </w:t>
      </w:r>
      <w:r w:rsidRPr="00555D60">
        <w:rPr>
          <w:bCs/>
          <w:sz w:val="28"/>
          <w:szCs w:val="28"/>
        </w:rPr>
        <w:t>Р.Михелс;</w:t>
      </w:r>
    </w:p>
    <w:p w:rsidR="00970E65" w:rsidRPr="00555D60" w:rsidRDefault="00970E65" w:rsidP="00514752">
      <w:pPr>
        <w:contextualSpacing/>
        <w:jc w:val="both"/>
        <w:rPr>
          <w:bCs/>
          <w:sz w:val="28"/>
          <w:szCs w:val="28"/>
        </w:rPr>
      </w:pPr>
      <w:r w:rsidRPr="00555D60">
        <w:rPr>
          <w:bCs/>
          <w:sz w:val="28"/>
          <w:szCs w:val="28"/>
        </w:rPr>
        <w:t>@176.</w:t>
      </w:r>
    </w:p>
    <w:p w:rsidR="00970E65" w:rsidRPr="00555D60" w:rsidRDefault="00970E65" w:rsidP="00514752">
      <w:pPr>
        <w:contextualSpacing/>
        <w:jc w:val="both"/>
        <w:rPr>
          <w:bCs/>
          <w:sz w:val="28"/>
          <w:szCs w:val="28"/>
        </w:rPr>
      </w:pPr>
      <w:r w:rsidRPr="00555D60">
        <w:rPr>
          <w:sz w:val="28"/>
          <w:szCs w:val="28"/>
        </w:rPr>
        <w:t>Оиди назари неоконсервативии элитаи сиёсӣ бештар кадоме аз ин донишмандон афкорашро баён намудааст?</w:t>
      </w:r>
      <w:bookmarkStart w:id="0" w:name="_GoBack"/>
      <w:bookmarkEnd w:id="0"/>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Т. Дай</w:t>
      </w:r>
      <w:r w:rsidRPr="00555D60">
        <w:rPr>
          <w:bCs/>
          <w:sz w:val="28"/>
          <w:szCs w:val="28"/>
        </w:rPr>
        <w:t>;</w:t>
      </w:r>
      <w:r w:rsidRPr="00555D60">
        <w:rPr>
          <w:bCs/>
          <w:sz w:val="28"/>
          <w:szCs w:val="28"/>
          <w:lang w:val="tg-Cyrl-TJ"/>
        </w:rPr>
        <w:t xml:space="preserve"> </w:t>
      </w:r>
      <w:r w:rsidRPr="00555D60">
        <w:rPr>
          <w:bCs/>
          <w:sz w:val="28"/>
          <w:szCs w:val="28"/>
        </w:rPr>
        <w:t xml:space="preserve">$B) </w:t>
      </w:r>
      <w:r w:rsidRPr="00555D60">
        <w:rPr>
          <w:sz w:val="28"/>
          <w:szCs w:val="28"/>
        </w:rPr>
        <w:t>Гамилтон</w:t>
      </w:r>
      <w:r w:rsidRPr="00555D60">
        <w:rPr>
          <w:bCs/>
          <w:sz w:val="28"/>
          <w:szCs w:val="28"/>
        </w:rPr>
        <w:t xml:space="preserve">; $C) </w:t>
      </w:r>
      <w:r w:rsidRPr="00555D60">
        <w:rPr>
          <w:sz w:val="28"/>
          <w:szCs w:val="28"/>
        </w:rPr>
        <w:t>Веблен</w:t>
      </w:r>
      <w:r w:rsidRPr="00555D60">
        <w:rPr>
          <w:bCs/>
          <w:sz w:val="28"/>
          <w:szCs w:val="28"/>
        </w:rPr>
        <w:t xml:space="preserve">; $D) </w:t>
      </w:r>
      <w:r w:rsidRPr="00555D60">
        <w:rPr>
          <w:sz w:val="28"/>
          <w:szCs w:val="28"/>
        </w:rPr>
        <w:t>Михелс</w:t>
      </w:r>
      <w:r w:rsidRPr="00555D60">
        <w:rPr>
          <w:bCs/>
          <w:sz w:val="28"/>
          <w:szCs w:val="28"/>
        </w:rPr>
        <w:t>; $E)</w:t>
      </w:r>
      <w:r w:rsidRPr="00555D60">
        <w:rPr>
          <w:bCs/>
          <w:sz w:val="28"/>
          <w:szCs w:val="28"/>
          <w:lang w:val="tg-Cyrl-TJ"/>
        </w:rPr>
        <w:t xml:space="preserve"> </w:t>
      </w:r>
      <w:r w:rsidRPr="00555D60">
        <w:rPr>
          <w:sz w:val="28"/>
          <w:szCs w:val="28"/>
        </w:rPr>
        <w:t>Миллс</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@177.</w:t>
      </w:r>
    </w:p>
    <w:p w:rsidR="00970E65" w:rsidRPr="00555D60" w:rsidRDefault="00970E65" w:rsidP="00E52196">
      <w:pPr>
        <w:contextualSpacing/>
        <w:jc w:val="both"/>
        <w:rPr>
          <w:bCs/>
          <w:sz w:val="28"/>
          <w:szCs w:val="28"/>
        </w:rPr>
      </w:pPr>
      <w:r w:rsidRPr="00555D60">
        <w:rPr>
          <w:sz w:val="28"/>
          <w:szCs w:val="28"/>
        </w:rPr>
        <w:t>Оиди механизми ташаккул ва рушди элитаи сиёсӣ кадоме аз ин донишмандон машҳур афкорашонро баён намуданд?</w:t>
      </w:r>
    </w:p>
    <w:p w:rsidR="00970E65" w:rsidRPr="00555D60" w:rsidRDefault="00970E65" w:rsidP="00514752">
      <w:pPr>
        <w:contextualSpacing/>
        <w:jc w:val="both"/>
        <w:rPr>
          <w:bCs/>
          <w:sz w:val="28"/>
          <w:szCs w:val="28"/>
        </w:rPr>
      </w:pPr>
      <w:r w:rsidRPr="00555D60">
        <w:rPr>
          <w:bCs/>
          <w:sz w:val="28"/>
          <w:szCs w:val="28"/>
        </w:rPr>
        <w:t>$A) Р.</w:t>
      </w:r>
      <w:r w:rsidRPr="00555D60">
        <w:rPr>
          <w:bCs/>
          <w:sz w:val="28"/>
          <w:szCs w:val="28"/>
          <w:lang w:val="tg-Cyrl-TJ"/>
        </w:rPr>
        <w:t xml:space="preserve"> </w:t>
      </w:r>
      <w:r w:rsidRPr="00555D60">
        <w:rPr>
          <w:sz w:val="28"/>
          <w:szCs w:val="28"/>
        </w:rPr>
        <w:t>Миллс</w:t>
      </w:r>
      <w:r w:rsidRPr="00555D60">
        <w:rPr>
          <w:bCs/>
          <w:sz w:val="28"/>
          <w:szCs w:val="28"/>
        </w:rPr>
        <w:t>, В.</w:t>
      </w:r>
      <w:r w:rsidRPr="00555D60">
        <w:rPr>
          <w:bCs/>
          <w:sz w:val="28"/>
          <w:szCs w:val="28"/>
          <w:lang w:val="tg-Cyrl-TJ"/>
        </w:rPr>
        <w:t xml:space="preserve"> </w:t>
      </w:r>
      <w:r w:rsidRPr="00555D60">
        <w:rPr>
          <w:bCs/>
          <w:sz w:val="28"/>
          <w:szCs w:val="28"/>
        </w:rPr>
        <w:t xml:space="preserve">Парето; $B) </w:t>
      </w:r>
      <w:r w:rsidRPr="00555D60">
        <w:rPr>
          <w:sz w:val="28"/>
          <w:szCs w:val="28"/>
        </w:rPr>
        <w:t>Гамилтон, Веблен, Михелс, Миллс ва дигарон</w:t>
      </w:r>
      <w:r w:rsidRPr="00555D60">
        <w:rPr>
          <w:bCs/>
          <w:sz w:val="28"/>
          <w:szCs w:val="28"/>
        </w:rPr>
        <w:t xml:space="preserve">; $C) Веблен, </w:t>
      </w:r>
      <w:r w:rsidRPr="00555D60">
        <w:rPr>
          <w:sz w:val="28"/>
          <w:szCs w:val="28"/>
        </w:rPr>
        <w:t>Гамилтон</w:t>
      </w:r>
      <w:r w:rsidRPr="00555D60">
        <w:rPr>
          <w:bCs/>
          <w:sz w:val="28"/>
          <w:szCs w:val="28"/>
        </w:rPr>
        <w:t xml:space="preserve">; $D) </w:t>
      </w:r>
      <w:r w:rsidRPr="00555D60">
        <w:rPr>
          <w:sz w:val="28"/>
          <w:szCs w:val="28"/>
        </w:rPr>
        <w:t>Веблен, Парето</w:t>
      </w:r>
      <w:r w:rsidRPr="00555D60">
        <w:rPr>
          <w:bCs/>
          <w:sz w:val="28"/>
          <w:szCs w:val="28"/>
        </w:rPr>
        <w:t>; $E) Р.</w:t>
      </w:r>
      <w:r w:rsidRPr="00555D60">
        <w:rPr>
          <w:bCs/>
          <w:sz w:val="28"/>
          <w:szCs w:val="28"/>
          <w:lang w:val="tg-Cyrl-TJ"/>
        </w:rPr>
        <w:t xml:space="preserve"> </w:t>
      </w:r>
      <w:r w:rsidRPr="00555D60">
        <w:rPr>
          <w:sz w:val="28"/>
          <w:szCs w:val="28"/>
        </w:rPr>
        <w:t>Михелс, Миллс ва дигарон</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@178.</w:t>
      </w:r>
    </w:p>
    <w:p w:rsidR="00970E65" w:rsidRPr="00555D60" w:rsidRDefault="00970E65" w:rsidP="00514752">
      <w:pPr>
        <w:contextualSpacing/>
        <w:jc w:val="both"/>
        <w:rPr>
          <w:bCs/>
          <w:sz w:val="28"/>
          <w:szCs w:val="28"/>
        </w:rPr>
      </w:pPr>
      <w:r w:rsidRPr="00555D60">
        <w:rPr>
          <w:sz w:val="28"/>
          <w:szCs w:val="28"/>
        </w:rPr>
        <w:t>Асосгузори федерализмро нишон нишон диҳед?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Миллс</w:t>
      </w:r>
      <w:r w:rsidRPr="00555D60">
        <w:rPr>
          <w:bCs/>
          <w:sz w:val="28"/>
          <w:szCs w:val="28"/>
        </w:rPr>
        <w:t xml:space="preserve">; $B) </w:t>
      </w:r>
      <w:r w:rsidRPr="00555D60">
        <w:rPr>
          <w:sz w:val="28"/>
          <w:szCs w:val="28"/>
        </w:rPr>
        <w:t>Гамилтон</w:t>
      </w:r>
      <w:r w:rsidRPr="00555D60">
        <w:rPr>
          <w:bCs/>
          <w:sz w:val="28"/>
          <w:szCs w:val="28"/>
        </w:rPr>
        <w:t xml:space="preserve">; $C) </w:t>
      </w:r>
      <w:r w:rsidRPr="00555D60">
        <w:rPr>
          <w:sz w:val="28"/>
          <w:szCs w:val="28"/>
        </w:rPr>
        <w:t>Дай</w:t>
      </w:r>
      <w:r w:rsidRPr="00555D60">
        <w:rPr>
          <w:bCs/>
          <w:sz w:val="28"/>
          <w:szCs w:val="28"/>
        </w:rPr>
        <w:t xml:space="preserve">; $D) </w:t>
      </w:r>
      <w:r w:rsidRPr="00555D60">
        <w:rPr>
          <w:sz w:val="28"/>
          <w:szCs w:val="28"/>
        </w:rPr>
        <w:t>Веблен</w:t>
      </w:r>
      <w:r w:rsidRPr="00555D60">
        <w:rPr>
          <w:bCs/>
          <w:sz w:val="28"/>
          <w:szCs w:val="28"/>
        </w:rPr>
        <w:t>; $E)</w:t>
      </w:r>
      <w:r w:rsidRPr="00555D60">
        <w:rPr>
          <w:bCs/>
          <w:sz w:val="28"/>
          <w:szCs w:val="28"/>
          <w:lang w:val="tg-Cyrl-TJ"/>
        </w:rPr>
        <w:t xml:space="preserve"> </w:t>
      </w:r>
      <w:r w:rsidRPr="00555D60">
        <w:rPr>
          <w:sz w:val="28"/>
          <w:szCs w:val="28"/>
        </w:rPr>
        <w:t>Михелс</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@179.</w:t>
      </w:r>
    </w:p>
    <w:p w:rsidR="00970E65" w:rsidRPr="00555D60" w:rsidRDefault="00970E65" w:rsidP="00514752">
      <w:pPr>
        <w:contextualSpacing/>
        <w:jc w:val="both"/>
        <w:rPr>
          <w:bCs/>
          <w:sz w:val="28"/>
          <w:szCs w:val="28"/>
        </w:rPr>
      </w:pPr>
      <w:r w:rsidRPr="00555D60">
        <w:rPr>
          <w:bCs/>
          <w:sz w:val="28"/>
          <w:szCs w:val="28"/>
        </w:rPr>
        <w:t xml:space="preserve">Оиди элита </w:t>
      </w:r>
      <w:r w:rsidRPr="00555D60">
        <w:rPr>
          <w:sz w:val="28"/>
          <w:szCs w:val="28"/>
        </w:rPr>
        <w:t>Гамилтон чӣ андеша дорад, баён намоед?</w:t>
      </w:r>
    </w:p>
    <w:p w:rsidR="00970E65" w:rsidRPr="00555D60" w:rsidRDefault="00970E65" w:rsidP="00514752">
      <w:pPr>
        <w:contextualSpacing/>
        <w:jc w:val="both"/>
        <w:rPr>
          <w:bCs/>
          <w:sz w:val="28"/>
          <w:szCs w:val="28"/>
        </w:rPr>
      </w:pPr>
      <w:r w:rsidRPr="00555D60">
        <w:rPr>
          <w:bCs/>
          <w:sz w:val="28"/>
          <w:szCs w:val="28"/>
        </w:rPr>
        <w:t xml:space="preserve">$A) </w:t>
      </w:r>
      <w:r w:rsidRPr="00555D60">
        <w:rPr>
          <w:sz w:val="28"/>
          <w:szCs w:val="28"/>
        </w:rPr>
        <w:t>ба элита нигоҳ карда аз нуқтаи назари объективӣ мавҷудияти онро дар тафовути миёни шаҳрвандон мебинад ва вобаста ба ин, ишора менамояд, ки онҳо танҳо дар даврони таваллуд кадом як баробарӣ доранду халос</w:t>
      </w:r>
      <w:r w:rsidRPr="00555D60">
        <w:rPr>
          <w:bCs/>
          <w:sz w:val="28"/>
          <w:szCs w:val="28"/>
        </w:rPr>
        <w:t xml:space="preserve">; $B) </w:t>
      </w:r>
      <w:r w:rsidRPr="00555D60">
        <w:rPr>
          <w:sz w:val="28"/>
          <w:szCs w:val="28"/>
        </w:rPr>
        <w:t>ба элита нигоҳ карда аз нуқтаи назари объективӣ мавҷудияти онро баён намудааст</w:t>
      </w:r>
      <w:r w:rsidRPr="00555D60">
        <w:rPr>
          <w:bCs/>
          <w:sz w:val="28"/>
          <w:szCs w:val="28"/>
        </w:rPr>
        <w:t xml:space="preserve">; $C) </w:t>
      </w:r>
      <w:r w:rsidRPr="00555D60">
        <w:rPr>
          <w:sz w:val="28"/>
          <w:szCs w:val="28"/>
        </w:rPr>
        <w:t>ба элита нигоҳ карда аз нуқтаи назари танқидӣ мавҷудияти онро дар миёни шаҳрвандон баҳо медиҳад</w:t>
      </w:r>
      <w:r w:rsidRPr="00555D60">
        <w:rPr>
          <w:bCs/>
          <w:sz w:val="28"/>
          <w:szCs w:val="28"/>
        </w:rPr>
        <w:t xml:space="preserve">; $D) </w:t>
      </w:r>
      <w:r w:rsidRPr="00555D60">
        <w:rPr>
          <w:sz w:val="28"/>
          <w:szCs w:val="28"/>
        </w:rPr>
        <w:t>ба элита нигоҳ карда аз нуқтаи назари субъективӣ мавҷудияти онро дар тафовути миёни шаҳрвандон мебинад</w:t>
      </w:r>
      <w:r w:rsidRPr="00555D60">
        <w:rPr>
          <w:bCs/>
          <w:sz w:val="28"/>
          <w:szCs w:val="28"/>
        </w:rPr>
        <w:t xml:space="preserve">; $E) </w:t>
      </w:r>
      <w:r w:rsidRPr="00555D60">
        <w:rPr>
          <w:sz w:val="28"/>
          <w:szCs w:val="28"/>
        </w:rPr>
        <w:t>ба элита нигоҳ карда аз нуқтаи назари субъективӣ мавҷудияти онро дар тафовути миёни шаҳрвандон мебинад ва вобаста ба ин, ишора менамояд, ки онҳо танҳо дар даврони идоракунӣ баробаранду халос</w:t>
      </w:r>
      <w:r w:rsidRPr="00555D60">
        <w:rPr>
          <w:bCs/>
          <w:sz w:val="28"/>
          <w:szCs w:val="28"/>
        </w:rPr>
        <w:t xml:space="preserve">; </w:t>
      </w:r>
    </w:p>
    <w:p w:rsidR="00970E65" w:rsidRPr="00555D60" w:rsidRDefault="00970E65" w:rsidP="00514752">
      <w:pPr>
        <w:contextualSpacing/>
        <w:jc w:val="both"/>
        <w:rPr>
          <w:bCs/>
          <w:sz w:val="28"/>
          <w:szCs w:val="28"/>
        </w:rPr>
      </w:pPr>
      <w:r w:rsidRPr="00555D60">
        <w:rPr>
          <w:bCs/>
          <w:sz w:val="28"/>
          <w:szCs w:val="28"/>
        </w:rPr>
        <w:t>@180.</w:t>
      </w:r>
    </w:p>
    <w:p w:rsidR="00970E65" w:rsidRPr="00555D60" w:rsidRDefault="00970E65" w:rsidP="00514752">
      <w:pPr>
        <w:contextualSpacing/>
        <w:jc w:val="both"/>
        <w:rPr>
          <w:sz w:val="28"/>
          <w:szCs w:val="28"/>
        </w:rPr>
      </w:pPr>
      <w:r w:rsidRPr="00555D60">
        <w:rPr>
          <w:sz w:val="28"/>
          <w:szCs w:val="28"/>
        </w:rPr>
        <w:t>Веблен ташаккули элитаи сиёсиро дар чӣ мебинад?</w:t>
      </w:r>
    </w:p>
    <w:p w:rsidR="00970E65" w:rsidRPr="00555D60" w:rsidRDefault="00970E65" w:rsidP="00514752">
      <w:pPr>
        <w:contextualSpacing/>
        <w:jc w:val="both"/>
        <w:rPr>
          <w:bCs/>
          <w:sz w:val="28"/>
          <w:szCs w:val="28"/>
          <w:lang w:val="tg-Cyrl-TJ"/>
        </w:rPr>
      </w:pPr>
      <w:r w:rsidRPr="00555D60">
        <w:rPr>
          <w:bCs/>
          <w:sz w:val="28"/>
          <w:szCs w:val="28"/>
        </w:rPr>
        <w:t>$A) дар иқтисодиёт; $B) дар бойгарӣ; $C) дар сарват; $D) д</w:t>
      </w:r>
      <w:r w:rsidRPr="00555D60">
        <w:rPr>
          <w:sz w:val="28"/>
          <w:szCs w:val="28"/>
        </w:rPr>
        <w:t>ар бойгарӣ ва сарват</w:t>
      </w:r>
      <w:r w:rsidRPr="00555D60">
        <w:rPr>
          <w:bCs/>
          <w:sz w:val="28"/>
          <w:szCs w:val="28"/>
        </w:rPr>
        <w:t>; $E)</w:t>
      </w:r>
      <w:r w:rsidRPr="00555D60">
        <w:rPr>
          <w:noProof/>
          <w:sz w:val="28"/>
          <w:szCs w:val="28"/>
        </w:rPr>
        <w:t xml:space="preserve"> дар симои аристократ</w:t>
      </w:r>
      <w:r w:rsidRPr="00555D60">
        <w:rPr>
          <w:bCs/>
          <w:sz w:val="28"/>
          <w:szCs w:val="28"/>
        </w:rPr>
        <w:t xml:space="preserve">; </w:t>
      </w:r>
    </w:p>
    <w:sectPr w:rsidR="00970E65" w:rsidRPr="00555D60" w:rsidSect="006E0DB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E65" w:rsidRDefault="00970E65" w:rsidP="00382BDB">
      <w:r>
        <w:separator/>
      </w:r>
    </w:p>
  </w:endnote>
  <w:endnote w:type="continuationSeparator" w:id="0">
    <w:p w:rsidR="00970E65" w:rsidRDefault="00970E65" w:rsidP="00382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E65" w:rsidRDefault="00970E65" w:rsidP="00382BDB">
      <w:r>
        <w:separator/>
      </w:r>
    </w:p>
  </w:footnote>
  <w:footnote w:type="continuationSeparator" w:id="0">
    <w:p w:rsidR="00970E65" w:rsidRDefault="00970E65" w:rsidP="00382B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05C17"/>
    <w:multiLevelType w:val="multilevel"/>
    <w:tmpl w:val="284EB212"/>
    <w:lvl w:ilvl="0">
      <w:start w:val="1"/>
      <w:numFmt w:val="decimal"/>
      <w:lvlText w:val="%1."/>
      <w:lvlJc w:val="left"/>
      <w:pPr>
        <w:tabs>
          <w:tab w:val="num" w:pos="1068"/>
        </w:tabs>
        <w:ind w:left="1068" w:hanging="360"/>
      </w:pPr>
      <w:rPr>
        <w:rFonts w:cs="Times New Roman"/>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88" w:hanging="108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2148" w:hanging="1440"/>
      </w:pPr>
      <w:rPr>
        <w:rFonts w:cs="Times New Roman" w:hint="default"/>
      </w:rPr>
    </w:lvl>
    <w:lvl w:ilvl="5">
      <w:start w:val="1"/>
      <w:numFmt w:val="decimal"/>
      <w:isLgl/>
      <w:lvlText w:val="%1.%2.%3.%4.%5.%6."/>
      <w:lvlJc w:val="left"/>
      <w:pPr>
        <w:ind w:left="2508" w:hanging="1800"/>
      </w:pPr>
      <w:rPr>
        <w:rFonts w:cs="Times New Roman" w:hint="default"/>
      </w:rPr>
    </w:lvl>
    <w:lvl w:ilvl="6">
      <w:start w:val="1"/>
      <w:numFmt w:val="decimal"/>
      <w:isLgl/>
      <w:lvlText w:val="%1.%2.%3.%4.%5.%6.%7."/>
      <w:lvlJc w:val="left"/>
      <w:pPr>
        <w:ind w:left="2868" w:hanging="2160"/>
      </w:pPr>
      <w:rPr>
        <w:rFonts w:cs="Times New Roman" w:hint="default"/>
      </w:rPr>
    </w:lvl>
    <w:lvl w:ilvl="7">
      <w:start w:val="1"/>
      <w:numFmt w:val="decimal"/>
      <w:isLgl/>
      <w:lvlText w:val="%1.%2.%3.%4.%5.%6.%7.%8."/>
      <w:lvlJc w:val="left"/>
      <w:pPr>
        <w:ind w:left="2868" w:hanging="2160"/>
      </w:pPr>
      <w:rPr>
        <w:rFonts w:cs="Times New Roman" w:hint="default"/>
      </w:rPr>
    </w:lvl>
    <w:lvl w:ilvl="8">
      <w:start w:val="1"/>
      <w:numFmt w:val="decimal"/>
      <w:isLgl/>
      <w:lvlText w:val="%1.%2.%3.%4.%5.%6.%7.%8.%9."/>
      <w:lvlJc w:val="left"/>
      <w:pPr>
        <w:ind w:left="3228" w:hanging="2520"/>
      </w:pPr>
      <w:rPr>
        <w:rFonts w:cs="Times New Roman" w:hint="default"/>
      </w:rPr>
    </w:lvl>
  </w:abstractNum>
  <w:abstractNum w:abstractNumId="1">
    <w:nsid w:val="164F06CB"/>
    <w:multiLevelType w:val="multilevel"/>
    <w:tmpl w:val="7848BF76"/>
    <w:lvl w:ilvl="0">
      <w:start w:val="1"/>
      <w:numFmt w:val="decimal"/>
      <w:lvlText w:val="%1."/>
      <w:lvlJc w:val="left"/>
      <w:pPr>
        <w:ind w:left="450" w:hanging="450"/>
      </w:pPr>
      <w:rPr>
        <w:rFonts w:cs="Times New Roman" w:hint="default"/>
        <w:b w:val="0"/>
        <w:i w:val="0"/>
        <w:color w:val="000000"/>
      </w:rPr>
    </w:lvl>
    <w:lvl w:ilvl="1">
      <w:start w:val="1"/>
      <w:numFmt w:val="decimal"/>
      <w:lvlText w:val="%1.%2."/>
      <w:lvlJc w:val="left"/>
      <w:pPr>
        <w:ind w:left="720" w:hanging="720"/>
      </w:pPr>
      <w:rPr>
        <w:rFonts w:cs="Times New Roman" w:hint="default"/>
        <w:b w:val="0"/>
        <w:i w:val="0"/>
        <w:color w:val="000000"/>
      </w:rPr>
    </w:lvl>
    <w:lvl w:ilvl="2">
      <w:start w:val="1"/>
      <w:numFmt w:val="decimal"/>
      <w:lvlText w:val="%1.%2.%3."/>
      <w:lvlJc w:val="left"/>
      <w:pPr>
        <w:ind w:left="1080" w:hanging="1080"/>
      </w:pPr>
      <w:rPr>
        <w:rFonts w:cs="Times New Roman" w:hint="default"/>
        <w:b w:val="0"/>
        <w:i w:val="0"/>
        <w:color w:val="000000"/>
      </w:rPr>
    </w:lvl>
    <w:lvl w:ilvl="3">
      <w:start w:val="1"/>
      <w:numFmt w:val="decimal"/>
      <w:lvlText w:val="%1.%2.%3.%4."/>
      <w:lvlJc w:val="left"/>
      <w:pPr>
        <w:ind w:left="1080" w:hanging="1080"/>
      </w:pPr>
      <w:rPr>
        <w:rFonts w:cs="Times New Roman" w:hint="default"/>
        <w:b w:val="0"/>
        <w:i w:val="0"/>
        <w:color w:val="000000"/>
      </w:rPr>
    </w:lvl>
    <w:lvl w:ilvl="4">
      <w:start w:val="1"/>
      <w:numFmt w:val="decimal"/>
      <w:lvlText w:val="%1.%2.%3.%4.%5."/>
      <w:lvlJc w:val="left"/>
      <w:pPr>
        <w:ind w:left="1440" w:hanging="1440"/>
      </w:pPr>
      <w:rPr>
        <w:rFonts w:cs="Times New Roman" w:hint="default"/>
        <w:b w:val="0"/>
        <w:i w:val="0"/>
        <w:color w:val="000000"/>
      </w:rPr>
    </w:lvl>
    <w:lvl w:ilvl="5">
      <w:start w:val="1"/>
      <w:numFmt w:val="decimal"/>
      <w:lvlText w:val="%1.%2.%3.%4.%5.%6."/>
      <w:lvlJc w:val="left"/>
      <w:pPr>
        <w:ind w:left="1800" w:hanging="1800"/>
      </w:pPr>
      <w:rPr>
        <w:rFonts w:cs="Times New Roman" w:hint="default"/>
        <w:b w:val="0"/>
        <w:i w:val="0"/>
        <w:color w:val="000000"/>
      </w:rPr>
    </w:lvl>
    <w:lvl w:ilvl="6">
      <w:start w:val="1"/>
      <w:numFmt w:val="decimal"/>
      <w:lvlText w:val="%1.%2.%3.%4.%5.%6.%7."/>
      <w:lvlJc w:val="left"/>
      <w:pPr>
        <w:ind w:left="2160" w:hanging="2160"/>
      </w:pPr>
      <w:rPr>
        <w:rFonts w:cs="Times New Roman" w:hint="default"/>
        <w:b w:val="0"/>
        <w:i w:val="0"/>
        <w:color w:val="000000"/>
      </w:rPr>
    </w:lvl>
    <w:lvl w:ilvl="7">
      <w:start w:val="1"/>
      <w:numFmt w:val="decimal"/>
      <w:lvlText w:val="%1.%2.%3.%4.%5.%6.%7.%8."/>
      <w:lvlJc w:val="left"/>
      <w:pPr>
        <w:ind w:left="2160" w:hanging="2160"/>
      </w:pPr>
      <w:rPr>
        <w:rFonts w:cs="Times New Roman" w:hint="default"/>
        <w:b w:val="0"/>
        <w:i w:val="0"/>
        <w:color w:val="000000"/>
      </w:rPr>
    </w:lvl>
    <w:lvl w:ilvl="8">
      <w:start w:val="1"/>
      <w:numFmt w:val="decimal"/>
      <w:lvlText w:val="%1.%2.%3.%4.%5.%6.%7.%8.%9."/>
      <w:lvlJc w:val="left"/>
      <w:pPr>
        <w:ind w:left="2520" w:hanging="2520"/>
      </w:pPr>
      <w:rPr>
        <w:rFonts w:cs="Times New Roman" w:hint="default"/>
        <w:b w:val="0"/>
        <w:i w:val="0"/>
        <w:color w:val="000000"/>
      </w:rPr>
    </w:lvl>
  </w:abstractNum>
  <w:abstractNum w:abstractNumId="2">
    <w:nsid w:val="2D665EDD"/>
    <w:multiLevelType w:val="hybridMultilevel"/>
    <w:tmpl w:val="BBA8B1AE"/>
    <w:lvl w:ilvl="0" w:tplc="0E646CC2">
      <w:start w:val="24"/>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69941F6"/>
    <w:multiLevelType w:val="hybridMultilevel"/>
    <w:tmpl w:val="075A8688"/>
    <w:lvl w:ilvl="0" w:tplc="984E822A">
      <w:start w:val="1"/>
      <w:numFmt w:val="upperLetter"/>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417C70D8"/>
    <w:multiLevelType w:val="multilevel"/>
    <w:tmpl w:val="E17E441E"/>
    <w:lvl w:ilvl="0">
      <w:start w:val="6"/>
      <w:numFmt w:val="decimal"/>
      <w:lvlText w:val="%1."/>
      <w:lvlJc w:val="left"/>
      <w:pPr>
        <w:ind w:left="450" w:hanging="450"/>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520" w:hanging="108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8280" w:hanging="2520"/>
      </w:pPr>
      <w:rPr>
        <w:rFonts w:cs="Times New Roman" w:hint="default"/>
      </w:rPr>
    </w:lvl>
  </w:abstractNum>
  <w:abstractNum w:abstractNumId="5">
    <w:nsid w:val="4A880FEA"/>
    <w:multiLevelType w:val="hybridMultilevel"/>
    <w:tmpl w:val="FF7A94D4"/>
    <w:lvl w:ilvl="0" w:tplc="D996DAE4">
      <w:start w:val="1"/>
      <w:numFmt w:val="decimal"/>
      <w:lvlText w:val="%1."/>
      <w:lvlJc w:val="left"/>
      <w:pPr>
        <w:ind w:left="1365" w:hanging="825"/>
      </w:pPr>
      <w:rPr>
        <w:rFonts w:cs="Times New Roman" w:hint="default"/>
        <w:b/>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58F46000"/>
    <w:multiLevelType w:val="hybridMultilevel"/>
    <w:tmpl w:val="780E29FA"/>
    <w:lvl w:ilvl="0" w:tplc="A9220F62">
      <w:start w:val="1"/>
      <w:numFmt w:val="decimal"/>
      <w:lvlText w:val="%1)"/>
      <w:lvlJc w:val="left"/>
      <w:pPr>
        <w:tabs>
          <w:tab w:val="num" w:pos="810"/>
        </w:tabs>
        <w:ind w:left="810" w:hanging="450"/>
      </w:pPr>
      <w:rPr>
        <w:rFonts w:cs="Times New Roman" w:hint="default"/>
        <w:sz w:val="4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B691E7C"/>
    <w:multiLevelType w:val="hybridMultilevel"/>
    <w:tmpl w:val="4F6A203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D024771"/>
    <w:multiLevelType w:val="hybridMultilevel"/>
    <w:tmpl w:val="F5C62F9E"/>
    <w:lvl w:ilvl="0" w:tplc="BFD845AA">
      <w:start w:val="2"/>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6"/>
  </w:num>
  <w:num w:numId="2">
    <w:abstractNumId w:val="2"/>
  </w:num>
  <w:num w:numId="3">
    <w:abstractNumId w:val="5"/>
  </w:num>
  <w:num w:numId="4">
    <w:abstractNumId w:val="3"/>
  </w:num>
  <w:num w:numId="5">
    <w:abstractNumId w:val="8"/>
  </w:num>
  <w:num w:numId="6">
    <w:abstractNumId w:val="1"/>
  </w:num>
  <w:num w:numId="7">
    <w:abstractNumId w:val="0"/>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4CF6"/>
    <w:rsid w:val="0000331A"/>
    <w:rsid w:val="0001195E"/>
    <w:rsid w:val="00020C23"/>
    <w:rsid w:val="00020E2D"/>
    <w:rsid w:val="0002770D"/>
    <w:rsid w:val="0003274D"/>
    <w:rsid w:val="00032B9F"/>
    <w:rsid w:val="000414C7"/>
    <w:rsid w:val="00054D62"/>
    <w:rsid w:val="00056AC9"/>
    <w:rsid w:val="0006103E"/>
    <w:rsid w:val="00073AD5"/>
    <w:rsid w:val="0007469B"/>
    <w:rsid w:val="00075245"/>
    <w:rsid w:val="0008378C"/>
    <w:rsid w:val="00086767"/>
    <w:rsid w:val="000874E6"/>
    <w:rsid w:val="0009545C"/>
    <w:rsid w:val="000A1E00"/>
    <w:rsid w:val="000A4DA6"/>
    <w:rsid w:val="000B1A4E"/>
    <w:rsid w:val="000D6B8E"/>
    <w:rsid w:val="000E340E"/>
    <w:rsid w:val="000F3410"/>
    <w:rsid w:val="000F4CF6"/>
    <w:rsid w:val="00111751"/>
    <w:rsid w:val="00135CF5"/>
    <w:rsid w:val="00144BA2"/>
    <w:rsid w:val="00147A38"/>
    <w:rsid w:val="00156E6F"/>
    <w:rsid w:val="00180E26"/>
    <w:rsid w:val="0018290E"/>
    <w:rsid w:val="001B2F56"/>
    <w:rsid w:val="001B6D77"/>
    <w:rsid w:val="001F1407"/>
    <w:rsid w:val="001F4F22"/>
    <w:rsid w:val="001F4FE0"/>
    <w:rsid w:val="001F540E"/>
    <w:rsid w:val="00223B81"/>
    <w:rsid w:val="00226275"/>
    <w:rsid w:val="00226792"/>
    <w:rsid w:val="00241DED"/>
    <w:rsid w:val="00266FD7"/>
    <w:rsid w:val="002742C4"/>
    <w:rsid w:val="002815E5"/>
    <w:rsid w:val="00282039"/>
    <w:rsid w:val="00291054"/>
    <w:rsid w:val="002A02EF"/>
    <w:rsid w:val="002B4EF3"/>
    <w:rsid w:val="002B6799"/>
    <w:rsid w:val="002C7A29"/>
    <w:rsid w:val="002F202C"/>
    <w:rsid w:val="002F5118"/>
    <w:rsid w:val="002F5364"/>
    <w:rsid w:val="003305EC"/>
    <w:rsid w:val="00331B15"/>
    <w:rsid w:val="00340CB5"/>
    <w:rsid w:val="00341232"/>
    <w:rsid w:val="003435FF"/>
    <w:rsid w:val="00346DA5"/>
    <w:rsid w:val="00351D37"/>
    <w:rsid w:val="00374D43"/>
    <w:rsid w:val="00382BDB"/>
    <w:rsid w:val="00397357"/>
    <w:rsid w:val="003A6169"/>
    <w:rsid w:val="003B2D01"/>
    <w:rsid w:val="003B5F4B"/>
    <w:rsid w:val="003B6263"/>
    <w:rsid w:val="003C2692"/>
    <w:rsid w:val="003C6D02"/>
    <w:rsid w:val="003D056D"/>
    <w:rsid w:val="003D0A83"/>
    <w:rsid w:val="003D6BC0"/>
    <w:rsid w:val="003E7738"/>
    <w:rsid w:val="003F35BF"/>
    <w:rsid w:val="003F3940"/>
    <w:rsid w:val="003F4E6E"/>
    <w:rsid w:val="00400549"/>
    <w:rsid w:val="00413312"/>
    <w:rsid w:val="00421ADE"/>
    <w:rsid w:val="00440009"/>
    <w:rsid w:val="0045130D"/>
    <w:rsid w:val="004535F3"/>
    <w:rsid w:val="004735CB"/>
    <w:rsid w:val="00485560"/>
    <w:rsid w:val="00485E63"/>
    <w:rsid w:val="00487C2C"/>
    <w:rsid w:val="00495114"/>
    <w:rsid w:val="00496433"/>
    <w:rsid w:val="004A3EA2"/>
    <w:rsid w:val="004C64A8"/>
    <w:rsid w:val="004D1D14"/>
    <w:rsid w:val="004E644E"/>
    <w:rsid w:val="004F5941"/>
    <w:rsid w:val="004F75A3"/>
    <w:rsid w:val="005009B4"/>
    <w:rsid w:val="00504FA0"/>
    <w:rsid w:val="00505B96"/>
    <w:rsid w:val="0050621A"/>
    <w:rsid w:val="00514752"/>
    <w:rsid w:val="00526B38"/>
    <w:rsid w:val="00531DC4"/>
    <w:rsid w:val="005348E2"/>
    <w:rsid w:val="0053581B"/>
    <w:rsid w:val="00536C6D"/>
    <w:rsid w:val="00542E03"/>
    <w:rsid w:val="005460B4"/>
    <w:rsid w:val="00555D60"/>
    <w:rsid w:val="005604F5"/>
    <w:rsid w:val="0056140D"/>
    <w:rsid w:val="00565176"/>
    <w:rsid w:val="00573A23"/>
    <w:rsid w:val="0058082F"/>
    <w:rsid w:val="00585113"/>
    <w:rsid w:val="00585FD6"/>
    <w:rsid w:val="00586687"/>
    <w:rsid w:val="00593D8F"/>
    <w:rsid w:val="00594409"/>
    <w:rsid w:val="00594CCC"/>
    <w:rsid w:val="005A57E9"/>
    <w:rsid w:val="005D5CDC"/>
    <w:rsid w:val="005E2304"/>
    <w:rsid w:val="005F39A9"/>
    <w:rsid w:val="005F5043"/>
    <w:rsid w:val="006269E1"/>
    <w:rsid w:val="00633184"/>
    <w:rsid w:val="00651F75"/>
    <w:rsid w:val="00652BBE"/>
    <w:rsid w:val="00667F6C"/>
    <w:rsid w:val="006908CC"/>
    <w:rsid w:val="00693E0B"/>
    <w:rsid w:val="006A2DF9"/>
    <w:rsid w:val="006D507F"/>
    <w:rsid w:val="006E0DBF"/>
    <w:rsid w:val="006E285E"/>
    <w:rsid w:val="00701522"/>
    <w:rsid w:val="00706B3B"/>
    <w:rsid w:val="007113FA"/>
    <w:rsid w:val="00716BF4"/>
    <w:rsid w:val="00734C3C"/>
    <w:rsid w:val="00740617"/>
    <w:rsid w:val="00745B10"/>
    <w:rsid w:val="00746B4A"/>
    <w:rsid w:val="007667BE"/>
    <w:rsid w:val="00766FB1"/>
    <w:rsid w:val="007A1DBE"/>
    <w:rsid w:val="007A1FB5"/>
    <w:rsid w:val="007A7E3E"/>
    <w:rsid w:val="007D6CDA"/>
    <w:rsid w:val="007F0759"/>
    <w:rsid w:val="007F2280"/>
    <w:rsid w:val="007F264C"/>
    <w:rsid w:val="00815DCD"/>
    <w:rsid w:val="00825B3B"/>
    <w:rsid w:val="008317D2"/>
    <w:rsid w:val="00844027"/>
    <w:rsid w:val="008540A1"/>
    <w:rsid w:val="00857160"/>
    <w:rsid w:val="008748E3"/>
    <w:rsid w:val="00884925"/>
    <w:rsid w:val="008B675A"/>
    <w:rsid w:val="008E4349"/>
    <w:rsid w:val="009104DB"/>
    <w:rsid w:val="00913623"/>
    <w:rsid w:val="00921C89"/>
    <w:rsid w:val="00930356"/>
    <w:rsid w:val="00942748"/>
    <w:rsid w:val="00946162"/>
    <w:rsid w:val="00950E63"/>
    <w:rsid w:val="009606A3"/>
    <w:rsid w:val="00960C51"/>
    <w:rsid w:val="00964067"/>
    <w:rsid w:val="009655F6"/>
    <w:rsid w:val="00970E65"/>
    <w:rsid w:val="00975537"/>
    <w:rsid w:val="009856D1"/>
    <w:rsid w:val="009923CF"/>
    <w:rsid w:val="009A3240"/>
    <w:rsid w:val="009A6057"/>
    <w:rsid w:val="009C09FA"/>
    <w:rsid w:val="009C12FF"/>
    <w:rsid w:val="009C1E03"/>
    <w:rsid w:val="009F5CA8"/>
    <w:rsid w:val="00A013AE"/>
    <w:rsid w:val="00A17670"/>
    <w:rsid w:val="00A21D07"/>
    <w:rsid w:val="00A3268E"/>
    <w:rsid w:val="00A33F3F"/>
    <w:rsid w:val="00A42667"/>
    <w:rsid w:val="00A513F1"/>
    <w:rsid w:val="00A700A7"/>
    <w:rsid w:val="00A91A28"/>
    <w:rsid w:val="00A93569"/>
    <w:rsid w:val="00A94260"/>
    <w:rsid w:val="00AA3D2F"/>
    <w:rsid w:val="00AA6579"/>
    <w:rsid w:val="00AB2294"/>
    <w:rsid w:val="00AD383F"/>
    <w:rsid w:val="00AD7B4A"/>
    <w:rsid w:val="00AE0334"/>
    <w:rsid w:val="00AE6B7F"/>
    <w:rsid w:val="00AF612B"/>
    <w:rsid w:val="00B208B4"/>
    <w:rsid w:val="00B21E79"/>
    <w:rsid w:val="00B4150D"/>
    <w:rsid w:val="00B645AA"/>
    <w:rsid w:val="00B737E0"/>
    <w:rsid w:val="00B7415D"/>
    <w:rsid w:val="00B80466"/>
    <w:rsid w:val="00B87C64"/>
    <w:rsid w:val="00B96B49"/>
    <w:rsid w:val="00BA2B1B"/>
    <w:rsid w:val="00BA2F21"/>
    <w:rsid w:val="00BA6801"/>
    <w:rsid w:val="00BA6E67"/>
    <w:rsid w:val="00BC67C2"/>
    <w:rsid w:val="00BD2B99"/>
    <w:rsid w:val="00BE0AF5"/>
    <w:rsid w:val="00BF5362"/>
    <w:rsid w:val="00BF6C58"/>
    <w:rsid w:val="00C1193E"/>
    <w:rsid w:val="00C23127"/>
    <w:rsid w:val="00C342DA"/>
    <w:rsid w:val="00C3477B"/>
    <w:rsid w:val="00C544CD"/>
    <w:rsid w:val="00C64D5A"/>
    <w:rsid w:val="00C66332"/>
    <w:rsid w:val="00C67C83"/>
    <w:rsid w:val="00C81E6E"/>
    <w:rsid w:val="00C8518D"/>
    <w:rsid w:val="00CB63FF"/>
    <w:rsid w:val="00CC2291"/>
    <w:rsid w:val="00CC25E0"/>
    <w:rsid w:val="00CD1B1E"/>
    <w:rsid w:val="00CF0FA0"/>
    <w:rsid w:val="00CF10D3"/>
    <w:rsid w:val="00D00406"/>
    <w:rsid w:val="00D11C78"/>
    <w:rsid w:val="00D14B7F"/>
    <w:rsid w:val="00D3740C"/>
    <w:rsid w:val="00D45619"/>
    <w:rsid w:val="00D515BF"/>
    <w:rsid w:val="00D54D6D"/>
    <w:rsid w:val="00D707B6"/>
    <w:rsid w:val="00D75481"/>
    <w:rsid w:val="00D7619F"/>
    <w:rsid w:val="00D762B6"/>
    <w:rsid w:val="00D800D6"/>
    <w:rsid w:val="00DA0F09"/>
    <w:rsid w:val="00DB2771"/>
    <w:rsid w:val="00DD337B"/>
    <w:rsid w:val="00DD3DEC"/>
    <w:rsid w:val="00DD7CB2"/>
    <w:rsid w:val="00DF7B3C"/>
    <w:rsid w:val="00E052C3"/>
    <w:rsid w:val="00E151C1"/>
    <w:rsid w:val="00E21743"/>
    <w:rsid w:val="00E22EFB"/>
    <w:rsid w:val="00E23AFC"/>
    <w:rsid w:val="00E31E73"/>
    <w:rsid w:val="00E52196"/>
    <w:rsid w:val="00E53329"/>
    <w:rsid w:val="00E629F1"/>
    <w:rsid w:val="00E8561F"/>
    <w:rsid w:val="00E85A0E"/>
    <w:rsid w:val="00EA49F2"/>
    <w:rsid w:val="00EA6557"/>
    <w:rsid w:val="00EC0BF4"/>
    <w:rsid w:val="00EE4052"/>
    <w:rsid w:val="00EE5DFE"/>
    <w:rsid w:val="00EF04F4"/>
    <w:rsid w:val="00EF1803"/>
    <w:rsid w:val="00EF46D3"/>
    <w:rsid w:val="00EF4DB4"/>
    <w:rsid w:val="00EF6455"/>
    <w:rsid w:val="00EF6FCF"/>
    <w:rsid w:val="00F031C5"/>
    <w:rsid w:val="00F07126"/>
    <w:rsid w:val="00F0782A"/>
    <w:rsid w:val="00F13CAB"/>
    <w:rsid w:val="00F23312"/>
    <w:rsid w:val="00F233D5"/>
    <w:rsid w:val="00F31B74"/>
    <w:rsid w:val="00F33725"/>
    <w:rsid w:val="00F41DFA"/>
    <w:rsid w:val="00F4213D"/>
    <w:rsid w:val="00F42557"/>
    <w:rsid w:val="00F452BA"/>
    <w:rsid w:val="00F46859"/>
    <w:rsid w:val="00F57C1F"/>
    <w:rsid w:val="00F6202F"/>
    <w:rsid w:val="00F67D68"/>
    <w:rsid w:val="00F903EE"/>
    <w:rsid w:val="00F931D5"/>
    <w:rsid w:val="00FA6E2C"/>
    <w:rsid w:val="00FB0E25"/>
    <w:rsid w:val="00FB39B5"/>
    <w:rsid w:val="00FE4527"/>
    <w:rsid w:val="00FE4D29"/>
    <w:rsid w:val="00FE58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F6"/>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60C51"/>
    <w:pPr>
      <w:spacing w:before="160"/>
      <w:ind w:firstLine="540"/>
      <w:jc w:val="both"/>
    </w:pPr>
    <w:rPr>
      <w:rFonts w:ascii="Times New Roman Taj" w:hAnsi="Times New Roman Taj"/>
      <w:sz w:val="28"/>
    </w:rPr>
  </w:style>
  <w:style w:type="character" w:customStyle="1" w:styleId="BodyTextIndentChar">
    <w:name w:val="Body Text Indent Char"/>
    <w:basedOn w:val="DefaultParagraphFont"/>
    <w:link w:val="BodyTextIndent"/>
    <w:uiPriority w:val="99"/>
    <w:locked/>
    <w:rsid w:val="00960C51"/>
    <w:rPr>
      <w:rFonts w:ascii="Times New Roman Taj" w:hAnsi="Times New Roman Taj" w:cs="Times New Roman"/>
      <w:sz w:val="24"/>
      <w:szCs w:val="24"/>
      <w:lang w:eastAsia="ru-RU"/>
    </w:rPr>
  </w:style>
  <w:style w:type="character" w:styleId="Strong">
    <w:name w:val="Strong"/>
    <w:basedOn w:val="DefaultParagraphFont"/>
    <w:uiPriority w:val="99"/>
    <w:qFormat/>
    <w:rsid w:val="003305EC"/>
    <w:rPr>
      <w:rFonts w:cs="Times New Roman"/>
      <w:b/>
      <w:bCs/>
    </w:rPr>
  </w:style>
  <w:style w:type="paragraph" w:styleId="NormalWeb">
    <w:name w:val="Normal (Web)"/>
    <w:basedOn w:val="Normal"/>
    <w:uiPriority w:val="99"/>
    <w:rsid w:val="003305EC"/>
    <w:pPr>
      <w:spacing w:before="100" w:beforeAutospacing="1" w:after="100" w:afterAutospacing="1"/>
    </w:pPr>
  </w:style>
  <w:style w:type="character" w:customStyle="1" w:styleId="apple-converted-space">
    <w:name w:val="apple-converted-space"/>
    <w:uiPriority w:val="99"/>
    <w:rsid w:val="005F39A9"/>
  </w:style>
  <w:style w:type="paragraph" w:styleId="FootnoteText">
    <w:name w:val="footnote text"/>
    <w:basedOn w:val="Normal"/>
    <w:link w:val="FootnoteTextChar"/>
    <w:uiPriority w:val="99"/>
    <w:semiHidden/>
    <w:rsid w:val="00382BDB"/>
    <w:rPr>
      <w:rFonts w:ascii="Calibri" w:hAnsi="Calibri"/>
      <w:sz w:val="20"/>
      <w:szCs w:val="20"/>
    </w:rPr>
  </w:style>
  <w:style w:type="character" w:customStyle="1" w:styleId="FootnoteTextChar">
    <w:name w:val="Footnote Text Char"/>
    <w:basedOn w:val="DefaultParagraphFont"/>
    <w:link w:val="FootnoteText"/>
    <w:uiPriority w:val="99"/>
    <w:semiHidden/>
    <w:locked/>
    <w:rsid w:val="00382BDB"/>
    <w:rPr>
      <w:rFonts w:ascii="Calibri" w:hAnsi="Calibri" w:cs="Times New Roman"/>
      <w:sz w:val="20"/>
      <w:szCs w:val="20"/>
      <w:lang w:eastAsia="ru-RU"/>
    </w:rPr>
  </w:style>
  <w:style w:type="character" w:styleId="FootnoteReference">
    <w:name w:val="footnote reference"/>
    <w:basedOn w:val="DefaultParagraphFont"/>
    <w:uiPriority w:val="99"/>
    <w:semiHidden/>
    <w:rsid w:val="00382BDB"/>
    <w:rPr>
      <w:rFonts w:cs="Times New Roman"/>
      <w:vertAlign w:val="superscript"/>
    </w:rPr>
  </w:style>
  <w:style w:type="paragraph" w:styleId="ListParagraph">
    <w:name w:val="List Paragraph"/>
    <w:basedOn w:val="Normal"/>
    <w:uiPriority w:val="99"/>
    <w:qFormat/>
    <w:rsid w:val="00946162"/>
    <w:pPr>
      <w:spacing w:after="200" w:line="276" w:lineRule="auto"/>
      <w:ind w:left="720"/>
      <w:contextualSpacing/>
    </w:pPr>
    <w:rPr>
      <w:rFonts w:ascii="Calibri" w:hAnsi="Calibri"/>
      <w:sz w:val="22"/>
      <w:szCs w:val="22"/>
    </w:rPr>
  </w:style>
  <w:style w:type="paragraph" w:customStyle="1" w:styleId="1">
    <w:name w:val="Обычный1"/>
    <w:uiPriority w:val="99"/>
    <w:rsid w:val="004F75A3"/>
    <w:pPr>
      <w:spacing w:after="200" w:line="276" w:lineRule="auto"/>
    </w:pPr>
    <w:rPr>
      <w:rFonts w:ascii="Times New Roman" w:eastAsia="Times New Roman" w:hAnsi="Times New Roman" w:cs="Times New Roman"/>
      <w:sz w:val="24"/>
    </w:rPr>
  </w:style>
  <w:style w:type="paragraph" w:styleId="Header">
    <w:name w:val="header"/>
    <w:basedOn w:val="Normal"/>
    <w:link w:val="HeaderChar"/>
    <w:uiPriority w:val="99"/>
    <w:semiHidden/>
    <w:rsid w:val="004F75A3"/>
    <w:pPr>
      <w:tabs>
        <w:tab w:val="center" w:pos="4677"/>
        <w:tab w:val="right" w:pos="9355"/>
      </w:tabs>
    </w:pPr>
    <w:rPr>
      <w:rFonts w:ascii="Calibri" w:eastAsia="SimSun" w:hAnsi="Calibri" w:cs="Arial"/>
      <w:sz w:val="22"/>
      <w:szCs w:val="22"/>
    </w:rPr>
  </w:style>
  <w:style w:type="character" w:customStyle="1" w:styleId="HeaderChar">
    <w:name w:val="Header Char"/>
    <w:basedOn w:val="DefaultParagraphFont"/>
    <w:link w:val="Header"/>
    <w:uiPriority w:val="99"/>
    <w:semiHidden/>
    <w:locked/>
    <w:rsid w:val="004F75A3"/>
    <w:rPr>
      <w:rFonts w:eastAsia="SimSun" w:cs="Times New Roman"/>
      <w:lang w:eastAsia="ru-RU"/>
    </w:rPr>
  </w:style>
  <w:style w:type="paragraph" w:styleId="Footer">
    <w:name w:val="footer"/>
    <w:basedOn w:val="Normal"/>
    <w:link w:val="FooterChar"/>
    <w:uiPriority w:val="99"/>
    <w:semiHidden/>
    <w:rsid w:val="004F75A3"/>
    <w:pPr>
      <w:tabs>
        <w:tab w:val="center" w:pos="4677"/>
        <w:tab w:val="right" w:pos="9355"/>
      </w:tabs>
    </w:pPr>
    <w:rPr>
      <w:rFonts w:ascii="Calibri" w:eastAsia="SimSun" w:hAnsi="Calibri" w:cs="Arial"/>
      <w:sz w:val="22"/>
      <w:szCs w:val="22"/>
    </w:rPr>
  </w:style>
  <w:style w:type="character" w:customStyle="1" w:styleId="FooterChar">
    <w:name w:val="Footer Char"/>
    <w:basedOn w:val="DefaultParagraphFont"/>
    <w:link w:val="Footer"/>
    <w:uiPriority w:val="99"/>
    <w:semiHidden/>
    <w:locked/>
    <w:rsid w:val="004F75A3"/>
    <w:rPr>
      <w:rFonts w:eastAsia="SimSun"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27</Pages>
  <Words>9052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oper05_101</cp:lastModifiedBy>
  <cp:revision>3</cp:revision>
  <dcterms:created xsi:type="dcterms:W3CDTF">2024-05-03T07:27:00Z</dcterms:created>
  <dcterms:modified xsi:type="dcterms:W3CDTF">2024-05-03T08:15:00Z</dcterms:modified>
</cp:coreProperties>
</file>